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23131" w14:textId="77777777" w:rsidR="00BB464D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18061B44" w14:textId="77777777" w:rsidR="00A63563" w:rsidRPr="007B18DA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7B18DA">
        <w:rPr>
          <w:rFonts w:cs="Calibri"/>
          <w:b/>
        </w:rPr>
        <w:t xml:space="preserve">PROCESO </w:t>
      </w:r>
      <w:r w:rsidR="002E0F5A" w:rsidRPr="007B18DA">
        <w:rPr>
          <w:rFonts w:cs="Calibri"/>
          <w:b/>
        </w:rPr>
        <w:t>DE GESTIÓN DE</w:t>
      </w:r>
      <w:r w:rsidR="00B53D0D" w:rsidRPr="007B18DA">
        <w:rPr>
          <w:rFonts w:cs="Calibri"/>
          <w:b/>
        </w:rPr>
        <w:t xml:space="preserve"> FORMACIÓN PROFESIONAL INTEGRAL</w:t>
      </w:r>
    </w:p>
    <w:p w14:paraId="3D50B9EC" w14:textId="77777777" w:rsidR="00A63563" w:rsidRPr="007B18DA" w:rsidRDefault="00A63563" w:rsidP="00BB464D">
      <w:pPr>
        <w:spacing w:after="0" w:line="360" w:lineRule="auto"/>
        <w:jc w:val="center"/>
        <w:rPr>
          <w:rFonts w:cs="Calibri"/>
          <w:b/>
          <w:color w:val="FF0000"/>
        </w:rPr>
      </w:pPr>
      <w:r w:rsidRPr="007B18DA">
        <w:rPr>
          <w:rFonts w:cs="Calibri"/>
          <w:b/>
        </w:rPr>
        <w:t xml:space="preserve">FORMATO </w:t>
      </w:r>
      <w:r w:rsidR="00B53D0D" w:rsidRPr="007B18DA">
        <w:rPr>
          <w:rFonts w:cs="Calibri"/>
          <w:b/>
        </w:rPr>
        <w:t>GUÍA DE APRENDIZAJE</w:t>
      </w:r>
    </w:p>
    <w:p w14:paraId="5CF971BE" w14:textId="77777777" w:rsidR="00BB464D" w:rsidRPr="007B18DA" w:rsidRDefault="00BB464D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88D6C26" w14:textId="77777777" w:rsidR="00B53D0D" w:rsidRPr="007B18DA" w:rsidRDefault="00B53D0D" w:rsidP="00033399">
      <w:pPr>
        <w:spacing w:line="360" w:lineRule="auto"/>
        <w:jc w:val="both"/>
        <w:rPr>
          <w:rFonts w:cs="Calibri"/>
          <w:b/>
        </w:rPr>
      </w:pPr>
      <w:r w:rsidRPr="007B18DA">
        <w:rPr>
          <w:rFonts w:cs="Calibri"/>
          <w:b/>
        </w:rPr>
        <w:t>IDENTIFICACIÓN DE LA GUIA DE APRENDIZAJE</w:t>
      </w:r>
    </w:p>
    <w:p w14:paraId="147ADDC0" w14:textId="77777777" w:rsidR="00B02BF3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</w:rPr>
      </w:pPr>
      <w:r w:rsidRPr="007B18DA">
        <w:rPr>
          <w:rFonts w:ascii="Calibri" w:hAnsi="Calibri" w:cs="Calibri"/>
        </w:rPr>
        <w:t xml:space="preserve">Denominación del Programa de </w:t>
      </w:r>
      <w:proofErr w:type="spellStart"/>
      <w:r w:rsidRPr="007B18DA">
        <w:rPr>
          <w:rFonts w:ascii="Calibri" w:hAnsi="Calibri" w:cs="Calibri"/>
        </w:rPr>
        <w:t>Formación:</w:t>
      </w:r>
      <w:r w:rsidR="004534E5" w:rsidRPr="007B18DA">
        <w:rPr>
          <w:rFonts w:ascii="Arial" w:hAnsi="Arial" w:cs="Arial"/>
          <w:b/>
        </w:rPr>
        <w:t>TECNOLOGO</w:t>
      </w:r>
      <w:proofErr w:type="spellEnd"/>
      <w:r w:rsidR="004534E5" w:rsidRPr="007B18DA">
        <w:rPr>
          <w:rFonts w:ascii="Arial" w:hAnsi="Arial" w:cs="Arial"/>
          <w:b/>
        </w:rPr>
        <w:t xml:space="preserve"> </w:t>
      </w:r>
      <w:r w:rsidR="00867980" w:rsidRPr="007B18DA">
        <w:rPr>
          <w:rFonts w:ascii="Arial" w:hAnsi="Arial" w:cs="Arial"/>
          <w:b/>
        </w:rPr>
        <w:t xml:space="preserve">GESTION DE TALENTO HUMANO </w:t>
      </w:r>
    </w:p>
    <w:p w14:paraId="4899D076" w14:textId="77777777" w:rsidR="00867980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</w:rPr>
      </w:pPr>
      <w:r w:rsidRPr="007B18DA">
        <w:rPr>
          <w:rFonts w:ascii="Calibri" w:hAnsi="Calibri" w:cs="Calibri"/>
        </w:rPr>
        <w:t>Código del Programa de Formación:</w:t>
      </w:r>
      <w:r w:rsidR="00F15CC9" w:rsidRPr="007B18DA">
        <w:rPr>
          <w:rFonts w:ascii="Arial" w:hAnsi="Arial" w:cs="Arial"/>
        </w:rPr>
        <w:t xml:space="preserve">  </w:t>
      </w:r>
      <w:r w:rsidR="00867980" w:rsidRPr="007B18DA">
        <w:rPr>
          <w:rFonts w:ascii="Arial" w:hAnsi="Arial" w:cs="Arial"/>
          <w:lang w:eastAsia="es-ES"/>
        </w:rPr>
        <w:t>112005</w:t>
      </w:r>
    </w:p>
    <w:p w14:paraId="4FDF242B" w14:textId="77777777" w:rsidR="00B53D0D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7B18DA">
        <w:rPr>
          <w:rFonts w:ascii="Calibri" w:hAnsi="Calibri" w:cs="Calibri"/>
        </w:rPr>
        <w:t>Nombre del Proyecto ( si es formación Titulada)</w:t>
      </w:r>
      <w:r w:rsidR="00F15CC9" w:rsidRPr="007B18DA">
        <w:rPr>
          <w:rFonts w:ascii="Calibri" w:hAnsi="Calibri" w:cs="Calibri"/>
          <w:b/>
          <w:lang w:eastAsia="es-ES"/>
        </w:rPr>
        <w:t xml:space="preserve"> </w:t>
      </w:r>
      <w:r w:rsidR="00867980" w:rsidRPr="007B18DA">
        <w:rPr>
          <w:rFonts w:ascii="Arial" w:hAnsi="Arial" w:cs="Arial"/>
          <w:b/>
          <w:lang w:eastAsia="es-ES"/>
        </w:rPr>
        <w:t>PROPUESTA DE MEJORAMIENTO DEL PROCESO DE GESTION DEL TALENTO HUMANO ENFOCADO EN EL MODELO POR COMPETENCIAS EN MIPYMES DEL DEPARTAMENTO DEL VALLE DEL CAUCA</w:t>
      </w:r>
    </w:p>
    <w:p w14:paraId="3E7B75A4" w14:textId="77777777" w:rsidR="00425F27" w:rsidRPr="00425F27" w:rsidRDefault="00B53D0D" w:rsidP="00425F2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7B18DA">
        <w:rPr>
          <w:rFonts w:ascii="Calibri" w:hAnsi="Calibri" w:cs="Calibri"/>
        </w:rPr>
        <w:t>Fase del Proyecto ( si es  formación Titulada)</w:t>
      </w:r>
      <w:r w:rsidR="00F15CC9" w:rsidRPr="007B18DA">
        <w:rPr>
          <w:rFonts w:ascii="Arial" w:hAnsi="Arial" w:cs="Arial"/>
          <w:b/>
        </w:rPr>
        <w:t xml:space="preserve"> </w:t>
      </w:r>
      <w:r w:rsidR="00F3112E" w:rsidRPr="007B18DA">
        <w:rPr>
          <w:rFonts w:ascii="Arial" w:hAnsi="Arial" w:cs="Arial"/>
          <w:b/>
        </w:rPr>
        <w:t xml:space="preserve"> </w:t>
      </w:r>
      <w:r w:rsidR="00425F27">
        <w:rPr>
          <w:rFonts w:ascii="Arial" w:hAnsi="Arial" w:cs="Arial"/>
          <w:b/>
        </w:rPr>
        <w:t>EJECUCIÓN</w:t>
      </w:r>
    </w:p>
    <w:p w14:paraId="215CDD43" w14:textId="77777777" w:rsidR="004534E5" w:rsidRPr="00425F27" w:rsidRDefault="00B53D0D" w:rsidP="00425F2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425F27">
        <w:rPr>
          <w:rFonts w:ascii="Calibri" w:hAnsi="Calibri" w:cs="Calibri"/>
        </w:rPr>
        <w:t>Actividad de Proyecto(si es  formación Titulada</w:t>
      </w:r>
      <w:r w:rsidRPr="00425F27">
        <w:rPr>
          <w:rFonts w:ascii="Arial" w:hAnsi="Arial" w:cs="Arial"/>
          <w:b/>
        </w:rPr>
        <w:t>)</w:t>
      </w:r>
      <w:r w:rsidR="00F15CC9" w:rsidRPr="00425F27">
        <w:rPr>
          <w:rFonts w:ascii="Arial" w:hAnsi="Arial" w:cs="Arial"/>
          <w:b/>
          <w:lang w:eastAsia="es-ES"/>
        </w:rPr>
        <w:t xml:space="preserve"> </w:t>
      </w:r>
      <w:r w:rsidR="00425F27" w:rsidRPr="00425F27">
        <w:rPr>
          <w:rFonts w:ascii="Arial" w:hAnsi="Arial" w:cs="Arial"/>
          <w:lang w:eastAsia="es-ES"/>
        </w:rPr>
        <w:t>ESTRUCTURAR PLANES Y PROGRAMAS DE RETENCIÓN DE PERSONAL</w:t>
      </w:r>
    </w:p>
    <w:p w14:paraId="02A10E2A" w14:textId="77777777" w:rsidR="003D24BF" w:rsidRDefault="00B53D0D" w:rsidP="00425F27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425F27">
        <w:rPr>
          <w:rFonts w:ascii="Arial" w:hAnsi="Arial" w:cs="Arial"/>
        </w:rPr>
        <w:t>Competencia</w:t>
      </w:r>
      <w:r w:rsidR="00F15CC9" w:rsidRPr="00425F27">
        <w:rPr>
          <w:rFonts w:ascii="Arial" w:hAnsi="Arial" w:cs="Arial"/>
        </w:rPr>
        <w:t xml:space="preserve"> </w:t>
      </w:r>
      <w:r w:rsidR="00425F27" w:rsidRPr="00425F27">
        <w:rPr>
          <w:rFonts w:ascii="Arial" w:hAnsi="Arial" w:cs="Arial"/>
        </w:rPr>
        <w:t>EJECUTAR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LAS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ACCIONES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CAPACITACIÓN,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DESARROLLO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Y</w:t>
      </w:r>
      <w:r w:rsidR="00425F27" w:rsidRPr="00425F27">
        <w:rPr>
          <w:rFonts w:ascii="Arial" w:hAnsi="Arial" w:cs="Arial"/>
          <w:spacing w:val="1"/>
        </w:rPr>
        <w:t xml:space="preserve">  </w:t>
      </w:r>
      <w:r w:rsidR="00425F27" w:rsidRPr="00425F27">
        <w:rPr>
          <w:rFonts w:ascii="Arial" w:hAnsi="Arial" w:cs="Arial"/>
        </w:rPr>
        <w:t>MANTENIMIENTO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COMPETENCIAS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INDIVIDUALES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Y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EQUIPOS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TRABAJO,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ACUERDO</w:t>
      </w:r>
      <w:r w:rsidR="00425F27" w:rsidRPr="00425F27">
        <w:rPr>
          <w:rFonts w:ascii="Arial" w:hAnsi="Arial" w:cs="Arial"/>
          <w:spacing w:val="2"/>
        </w:rPr>
        <w:t xml:space="preserve"> </w:t>
      </w:r>
      <w:r w:rsidR="00425F27" w:rsidRPr="00425F27">
        <w:rPr>
          <w:rFonts w:ascii="Arial" w:hAnsi="Arial" w:cs="Arial"/>
        </w:rPr>
        <w:t>CON EL</w:t>
      </w:r>
      <w:r w:rsidR="00425F27" w:rsidRPr="00425F27">
        <w:rPr>
          <w:rFonts w:ascii="Arial" w:hAnsi="Arial" w:cs="Arial"/>
          <w:spacing w:val="-5"/>
        </w:rPr>
        <w:t xml:space="preserve"> </w:t>
      </w:r>
      <w:r w:rsidR="00425F27" w:rsidRPr="00425F27">
        <w:rPr>
          <w:rFonts w:ascii="Arial" w:hAnsi="Arial" w:cs="Arial"/>
        </w:rPr>
        <w:t>PLAN ESTABLECIDO</w:t>
      </w:r>
    </w:p>
    <w:p w14:paraId="77A904EC" w14:textId="77777777" w:rsidR="00425F27" w:rsidRPr="00425F27" w:rsidRDefault="00425F27" w:rsidP="00425F27">
      <w:pPr>
        <w:pStyle w:val="Prrafodelista"/>
        <w:jc w:val="both"/>
        <w:rPr>
          <w:rFonts w:ascii="Arial" w:hAnsi="Arial" w:cs="Arial"/>
        </w:rPr>
      </w:pPr>
    </w:p>
    <w:p w14:paraId="2A2EBD43" w14:textId="77777777" w:rsidR="00F353E7" w:rsidRDefault="005A6A76" w:rsidP="00F353E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B18DA">
        <w:rPr>
          <w:rFonts w:ascii="Arial" w:hAnsi="Arial" w:cs="Arial"/>
          <w:lang w:eastAsia="es-ES"/>
        </w:rPr>
        <w:t>.</w:t>
      </w:r>
      <w:r w:rsidRPr="007B18DA">
        <w:rPr>
          <w:rFonts w:ascii="Arial" w:hAnsi="Arial" w:cs="Arial"/>
        </w:rPr>
        <w:t>Resultados de Aprendizaje Alcanzar:</w:t>
      </w:r>
    </w:p>
    <w:p w14:paraId="5E1F708E" w14:textId="77777777" w:rsidR="00425F27" w:rsidRPr="00425F27" w:rsidRDefault="00425F27" w:rsidP="00425F27">
      <w:pPr>
        <w:spacing w:after="0" w:line="240" w:lineRule="auto"/>
        <w:jc w:val="both"/>
        <w:rPr>
          <w:rFonts w:ascii="Arial" w:hAnsi="Arial" w:cs="Arial"/>
        </w:rPr>
      </w:pPr>
    </w:p>
    <w:p w14:paraId="772DE0C8" w14:textId="77777777" w:rsidR="00425F27" w:rsidRDefault="00425F27" w:rsidP="00425F27">
      <w:pPr>
        <w:pStyle w:val="Textoindependiente"/>
        <w:spacing w:line="276" w:lineRule="auto"/>
        <w:ind w:left="841" w:right="2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CO"/>
        </w:rPr>
        <w:t>E</w:t>
      </w:r>
      <w:r w:rsidRPr="00425F27">
        <w:rPr>
          <w:rFonts w:ascii="Arial" w:hAnsi="Arial" w:cs="Arial"/>
          <w:sz w:val="22"/>
          <w:szCs w:val="22"/>
        </w:rPr>
        <w:t>laborar el diagnóstico de necesidades de capacitación teniendo en cuenta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 xml:space="preserve">las </w:t>
      </w:r>
      <w:proofErr w:type="spellStart"/>
      <w:r w:rsidRPr="00425F27">
        <w:rPr>
          <w:rFonts w:ascii="Arial" w:hAnsi="Arial" w:cs="Arial"/>
          <w:sz w:val="22"/>
          <w:szCs w:val="22"/>
        </w:rPr>
        <w:t>necesidades.y</w:t>
      </w:r>
      <w:proofErr w:type="spellEnd"/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políticas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14:paraId="361559C2" w14:textId="77777777" w:rsidR="00425F27" w:rsidRPr="00425F27" w:rsidRDefault="00425F27" w:rsidP="00425F27">
      <w:pPr>
        <w:pStyle w:val="Textoindependiente"/>
        <w:spacing w:line="276" w:lineRule="auto"/>
        <w:ind w:left="841" w:right="2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D</w:t>
      </w:r>
      <w:r w:rsidRPr="00425F27">
        <w:rPr>
          <w:rFonts w:ascii="Arial" w:hAnsi="Arial" w:cs="Arial"/>
          <w:spacing w:val="-1"/>
          <w:sz w:val="22"/>
          <w:szCs w:val="22"/>
        </w:rPr>
        <w:t>iseñar</w:t>
      </w:r>
      <w:r w:rsidRPr="00425F27">
        <w:rPr>
          <w:rFonts w:ascii="Arial" w:hAnsi="Arial" w:cs="Arial"/>
          <w:spacing w:val="-1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el</w:t>
      </w:r>
      <w:r w:rsidRPr="00425F27">
        <w:rPr>
          <w:rFonts w:ascii="Arial" w:hAnsi="Arial" w:cs="Arial"/>
          <w:spacing w:val="-20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plan</w:t>
      </w:r>
      <w:r w:rsidRPr="00425F27">
        <w:rPr>
          <w:rFonts w:ascii="Arial" w:hAnsi="Arial" w:cs="Arial"/>
          <w:spacing w:val="-1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1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capacitación,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desarrollo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-18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mantenimiento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18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acuerdo</w:t>
      </w:r>
      <w:r w:rsidRPr="00425F27">
        <w:rPr>
          <w:rFonts w:ascii="Arial" w:hAnsi="Arial" w:cs="Arial"/>
          <w:spacing w:val="-16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</w:t>
      </w:r>
      <w:r w:rsidRPr="00425F27">
        <w:rPr>
          <w:rFonts w:ascii="Arial" w:hAnsi="Arial" w:cs="Arial"/>
          <w:spacing w:val="-1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las</w:t>
      </w:r>
      <w:r w:rsidRPr="00425F27">
        <w:rPr>
          <w:rFonts w:ascii="Arial" w:hAnsi="Arial" w:cs="Arial"/>
          <w:spacing w:val="-5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metodologías,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alternativas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inversión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costos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definidos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por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14:paraId="6C21401D" w14:textId="77777777" w:rsidR="00425F27" w:rsidRPr="00425F27" w:rsidRDefault="00425F27" w:rsidP="00425F27">
      <w:pPr>
        <w:pStyle w:val="Textoindependiente"/>
        <w:spacing w:line="276" w:lineRule="auto"/>
        <w:ind w:left="841" w:right="2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425F27">
        <w:rPr>
          <w:rFonts w:ascii="Arial" w:hAnsi="Arial" w:cs="Arial"/>
          <w:sz w:val="22"/>
          <w:szCs w:val="22"/>
        </w:rPr>
        <w:t>jecutar el plan de capacitación, desarrollo y mantenimiento de acuerdo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con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necesidades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políticas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14:paraId="52A5942B" w14:textId="77777777" w:rsidR="00425F27" w:rsidRDefault="00425F27" w:rsidP="00425F27">
      <w:pPr>
        <w:pStyle w:val="Textoindependiente"/>
        <w:spacing w:line="276" w:lineRule="auto"/>
        <w:ind w:left="841" w:right="237"/>
        <w:jc w:val="both"/>
      </w:pPr>
      <w:r>
        <w:rPr>
          <w:rFonts w:ascii="Arial" w:hAnsi="Arial" w:cs="Arial"/>
          <w:sz w:val="22"/>
          <w:szCs w:val="22"/>
        </w:rPr>
        <w:t>P</w:t>
      </w:r>
      <w:r w:rsidRPr="00425F27">
        <w:rPr>
          <w:rFonts w:ascii="Arial" w:hAnsi="Arial" w:cs="Arial"/>
          <w:sz w:val="22"/>
          <w:szCs w:val="22"/>
        </w:rPr>
        <w:t>rocesar información de los programas de capacitación y desarrollo 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proofErr w:type="gramStart"/>
      <w:r w:rsidRPr="00425F27">
        <w:rPr>
          <w:rFonts w:ascii="Arial" w:hAnsi="Arial" w:cs="Arial"/>
          <w:sz w:val="22"/>
          <w:szCs w:val="22"/>
        </w:rPr>
        <w:t>personal,individual</w:t>
      </w:r>
      <w:proofErr w:type="spellEnd"/>
      <w:proofErr w:type="gramEnd"/>
      <w:r w:rsidRPr="00425F27">
        <w:rPr>
          <w:rFonts w:ascii="Arial" w:hAnsi="Arial" w:cs="Arial"/>
          <w:spacing w:val="-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colectiva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acuerdo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con</w:t>
      </w:r>
      <w:r w:rsidRPr="00425F27">
        <w:rPr>
          <w:rFonts w:ascii="Arial" w:hAnsi="Arial" w:cs="Arial"/>
          <w:spacing w:val="-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los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indicadores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gestión</w:t>
      </w:r>
      <w:r>
        <w:t>.</w:t>
      </w:r>
    </w:p>
    <w:p w14:paraId="3532045F" w14:textId="77777777" w:rsidR="003D24BF" w:rsidRPr="00425F27" w:rsidRDefault="003D24BF" w:rsidP="003D24B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ADE86AE" w14:textId="77777777" w:rsidR="003D24BF" w:rsidRPr="00425F27" w:rsidRDefault="003D24BF" w:rsidP="00425F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" w:eastAsia="es-ES"/>
        </w:rPr>
      </w:pPr>
    </w:p>
    <w:p w14:paraId="25E196B5" w14:textId="77777777" w:rsidR="003D24BF" w:rsidRPr="007B18DA" w:rsidRDefault="003D24BF" w:rsidP="003D24BF">
      <w:pPr>
        <w:pStyle w:val="Prrafodelista"/>
        <w:jc w:val="both"/>
        <w:rPr>
          <w:rFonts w:ascii="Arial" w:hAnsi="Arial" w:cs="Arial"/>
        </w:rPr>
      </w:pPr>
    </w:p>
    <w:p w14:paraId="5A5F5AE5" w14:textId="77777777" w:rsidR="003D24BF" w:rsidRPr="007B18DA" w:rsidRDefault="003D24BF" w:rsidP="003D24B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7B18DA">
        <w:rPr>
          <w:rFonts w:ascii="Arial" w:hAnsi="Arial" w:cs="Arial"/>
        </w:rPr>
        <w:t xml:space="preserve">Duración de la Guía:  </w:t>
      </w:r>
      <w:r w:rsidR="00425F27">
        <w:rPr>
          <w:rFonts w:ascii="Arial" w:hAnsi="Arial" w:cs="Arial"/>
          <w:b/>
        </w:rPr>
        <w:t>21</w:t>
      </w:r>
      <w:r w:rsidRPr="007B18DA">
        <w:rPr>
          <w:rFonts w:ascii="Arial" w:hAnsi="Arial" w:cs="Arial"/>
          <w:b/>
        </w:rPr>
        <w:t>0 Horas</w:t>
      </w:r>
    </w:p>
    <w:p w14:paraId="172EE56D" w14:textId="77777777" w:rsidR="003D24BF" w:rsidRPr="007B18DA" w:rsidRDefault="003D24BF" w:rsidP="003D24BF">
      <w:pPr>
        <w:spacing w:after="0" w:line="240" w:lineRule="auto"/>
        <w:jc w:val="both"/>
        <w:rPr>
          <w:rFonts w:ascii="Arial" w:hAnsi="Arial" w:cs="Arial"/>
        </w:rPr>
      </w:pPr>
    </w:p>
    <w:p w14:paraId="7D243F17" w14:textId="77777777" w:rsidR="00F353E7" w:rsidRPr="007B18DA" w:rsidRDefault="00F353E7" w:rsidP="00F353E7">
      <w:pPr>
        <w:spacing w:after="0" w:line="240" w:lineRule="auto"/>
        <w:jc w:val="both"/>
        <w:rPr>
          <w:rFonts w:ascii="Arial" w:hAnsi="Arial" w:cs="Arial"/>
        </w:rPr>
      </w:pPr>
    </w:p>
    <w:p w14:paraId="729553E8" w14:textId="77777777" w:rsidR="005A6A76" w:rsidRPr="007B18DA" w:rsidRDefault="005A6A76" w:rsidP="007B18DA">
      <w:pPr>
        <w:spacing w:line="360" w:lineRule="auto"/>
        <w:jc w:val="both"/>
        <w:rPr>
          <w:rFonts w:cs="Calibri"/>
        </w:rPr>
      </w:pPr>
    </w:p>
    <w:p w14:paraId="65C0E38A" w14:textId="77777777" w:rsidR="003D24BF" w:rsidRPr="007B18DA" w:rsidRDefault="003D24BF" w:rsidP="003D24B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</w:rPr>
      </w:pPr>
      <w:r w:rsidRPr="007B18DA">
        <w:rPr>
          <w:rFonts w:ascii="Arial" w:hAnsi="Arial" w:cs="Arial"/>
          <w:b/>
        </w:rPr>
        <w:t>2. PRESENTACIÓN</w:t>
      </w:r>
    </w:p>
    <w:tbl>
      <w:tblPr>
        <w:tblStyle w:val="TableNormal"/>
        <w:tblW w:w="0" w:type="auto"/>
        <w:tblInd w:w="140" w:type="dxa"/>
        <w:tblBorders>
          <w:top w:val="single" w:sz="8" w:space="0" w:color="13957B"/>
          <w:left w:val="single" w:sz="8" w:space="0" w:color="13957B"/>
          <w:bottom w:val="single" w:sz="8" w:space="0" w:color="13957B"/>
          <w:right w:val="single" w:sz="8" w:space="0" w:color="13957B"/>
          <w:insideH w:val="single" w:sz="8" w:space="0" w:color="13957B"/>
          <w:insideV w:val="single" w:sz="8" w:space="0" w:color="13957B"/>
        </w:tblBorders>
        <w:tblLayout w:type="fixed"/>
        <w:tblLook w:val="01E0" w:firstRow="1" w:lastRow="1" w:firstColumn="1" w:lastColumn="1" w:noHBand="0" w:noVBand="0"/>
      </w:tblPr>
      <w:tblGrid>
        <w:gridCol w:w="4437"/>
        <w:gridCol w:w="5195"/>
      </w:tblGrid>
      <w:tr w:rsidR="00761383" w14:paraId="543990E4" w14:textId="77777777" w:rsidTr="004D67E6">
        <w:trPr>
          <w:trHeight w:val="9160"/>
        </w:trPr>
        <w:tc>
          <w:tcPr>
            <w:tcW w:w="4437" w:type="dxa"/>
          </w:tcPr>
          <w:p w14:paraId="33E61381" w14:textId="77777777" w:rsidR="00761383" w:rsidRDefault="00761383" w:rsidP="004D67E6">
            <w:pPr>
              <w:pStyle w:val="TableParagraph"/>
              <w:spacing w:before="11"/>
              <w:ind w:left="0"/>
              <w:rPr>
                <w:rFonts w:ascii="Arial"/>
                <w:b/>
                <w:sz w:val="29"/>
              </w:rPr>
            </w:pPr>
          </w:p>
          <w:p w14:paraId="1C8704B2" w14:textId="77777777" w:rsidR="00761383" w:rsidRDefault="00761383" w:rsidP="004D67E6">
            <w:pPr>
              <w:pStyle w:val="TableParagraph"/>
              <w:ind w:left="336" w:right="221"/>
              <w:jc w:val="both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siguiente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Guía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Aprendizaje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tendrá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 oportunidad de determinar la importancia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porque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dentro de los requerimientos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básicos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exitosos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sostenidos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imprescindible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contar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 ejecutar de manera efectiva el trabajo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contribuir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mejor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desempeño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organizacional.</w:t>
            </w:r>
          </w:p>
          <w:p w14:paraId="02CBE96C" w14:textId="77777777" w:rsidR="00761383" w:rsidRDefault="00761383" w:rsidP="004D67E6">
            <w:pPr>
              <w:pStyle w:val="TableParagraph"/>
              <w:spacing w:before="126"/>
              <w:ind w:left="336" w:right="219"/>
              <w:jc w:val="both"/>
              <w:rPr>
                <w:sz w:val="20"/>
              </w:rPr>
            </w:pPr>
            <w:r>
              <w:rPr>
                <w:sz w:val="20"/>
              </w:rPr>
              <w:t>La formación del capital humano permite 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desarrollo de las personas y facilita a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entidades públicas o privadas alcanzar sus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objetivos,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estratégico para las organizaciones donde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entra en juego la capacidad de formular,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gestionar y optimizar las competencias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profesional. En este sentido la formación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 capacitación de los trabajadores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imprescindible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logro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esta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manera, </w:t>
            </w:r>
            <w:r>
              <w:rPr>
                <w:color w:val="1F2023"/>
                <w:sz w:val="20"/>
              </w:rPr>
              <w:t>genera un aumento de 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productividad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y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calidad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trabajo.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Incrementa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rentabilidad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organización.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Levanta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moral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los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trabajadore</w:t>
            </w:r>
            <w:r>
              <w:rPr>
                <w:color w:val="1F2023"/>
                <w:sz w:val="24"/>
              </w:rPr>
              <w:t xml:space="preserve">s y </w:t>
            </w:r>
            <w:r>
              <w:rPr>
                <w:sz w:val="20"/>
              </w:rPr>
              <w:t>sus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inciden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desempeño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laboral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parámetros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eficacia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eficiencia.</w:t>
            </w:r>
          </w:p>
          <w:p w14:paraId="63C69605" w14:textId="77777777" w:rsidR="00761383" w:rsidRDefault="00761383" w:rsidP="004D67E6">
            <w:pPr>
              <w:pStyle w:val="TableParagraph"/>
              <w:spacing w:before="121"/>
              <w:ind w:left="336" w:right="224"/>
              <w:jc w:val="both"/>
              <w:rPr>
                <w:sz w:val="20"/>
              </w:rPr>
            </w:pPr>
            <w:r>
              <w:rPr>
                <w:sz w:val="20"/>
              </w:rPr>
              <w:t>Esperamos sea un espacio que propicie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reflexión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experiencia y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construcción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colectiva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saber.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¡Es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gran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importancia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 participación!</w:t>
            </w:r>
          </w:p>
        </w:tc>
        <w:tc>
          <w:tcPr>
            <w:tcW w:w="5195" w:type="dxa"/>
          </w:tcPr>
          <w:p w14:paraId="54762A17" w14:textId="77777777" w:rsidR="00761383" w:rsidRDefault="00761383" w:rsidP="004D67E6">
            <w:pPr>
              <w:pStyle w:val="TableParagraph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n-US"/>
              </w:rPr>
              <w:drawing>
                <wp:inline distT="0" distB="0" distL="0" distR="0" wp14:anchorId="788366EF" wp14:editId="6410D0F0">
                  <wp:extent cx="3163692" cy="4900612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692" cy="4900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78612E" w14:textId="77777777" w:rsidR="00F15CC9" w:rsidRDefault="00F15CC9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14:paraId="08350033" w14:textId="77777777" w:rsidR="00761383" w:rsidRDefault="00761383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14:paraId="745559E0" w14:textId="77777777" w:rsidR="00761383" w:rsidRPr="007B18DA" w:rsidRDefault="00761383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14:paraId="0965CCCE" w14:textId="77777777" w:rsidR="000D09FB" w:rsidRPr="007B18DA" w:rsidRDefault="00B53D0D" w:rsidP="00DB4232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lang w:val="es-MX"/>
        </w:rPr>
      </w:pPr>
      <w:r w:rsidRPr="007B18DA">
        <w:rPr>
          <w:rFonts w:ascii="Arial" w:hAnsi="Arial" w:cs="Arial"/>
          <w:b/>
          <w:lang w:val="es-MX"/>
        </w:rPr>
        <w:lastRenderedPageBreak/>
        <w:t>3.  FORMULACIÓN DE LAS ACTIVIDADES DE APRENDIZAJE</w:t>
      </w:r>
    </w:p>
    <w:p w14:paraId="216EBA01" w14:textId="77777777" w:rsidR="00DB4232" w:rsidRPr="00E10D31" w:rsidRDefault="00DB4232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t>3.1 Actividades Reflexión Inicial</w:t>
      </w:r>
    </w:p>
    <w:p w14:paraId="2FE27090" w14:textId="77777777" w:rsidR="003D24BF" w:rsidRPr="00E10D31" w:rsidRDefault="003D24BF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14:paraId="1D0500A2" w14:textId="77777777" w:rsidR="00503728" w:rsidRPr="00E10D31" w:rsidRDefault="00503728" w:rsidP="00503728">
      <w:pPr>
        <w:pStyle w:val="Ttulo2"/>
        <w:tabs>
          <w:tab w:val="left" w:pos="514"/>
        </w:tabs>
        <w:jc w:val="left"/>
        <w:rPr>
          <w:rFonts w:ascii="Arial" w:hAnsi="Arial"/>
          <w:b/>
          <w:szCs w:val="22"/>
        </w:rPr>
      </w:pPr>
      <w:r w:rsidRPr="00E10D31">
        <w:rPr>
          <w:rFonts w:ascii="Arial" w:hAnsi="Arial"/>
          <w:szCs w:val="22"/>
        </w:rPr>
        <w:t>Revisemos estos videos y participemos a partir de las preguntas que orientaran nuestra reflexión.</w:t>
      </w:r>
    </w:p>
    <w:p w14:paraId="63F602CB" w14:textId="77777777" w:rsidR="00503728" w:rsidRPr="00E10D31" w:rsidRDefault="00503728" w:rsidP="00503728">
      <w:pPr>
        <w:adjustRightInd w:val="0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 xml:space="preserve">Importancia de la Capacitación  </w:t>
      </w:r>
    </w:p>
    <w:p w14:paraId="6FD60B92" w14:textId="77777777" w:rsidR="00503728" w:rsidRPr="00E10D31" w:rsidRDefault="004D67E6" w:rsidP="00503728">
      <w:pPr>
        <w:adjustRightInd w:val="0"/>
        <w:rPr>
          <w:rFonts w:ascii="Arial" w:hAnsi="Arial" w:cs="Arial"/>
          <w:color w:val="0000FF"/>
          <w:u w:val="single"/>
        </w:rPr>
      </w:pPr>
      <w:hyperlink r:id="rId9" w:history="1">
        <w:r w:rsidR="00503728" w:rsidRPr="00E10D31">
          <w:rPr>
            <w:rStyle w:val="Hipervnculo"/>
            <w:rFonts w:ascii="Arial" w:hAnsi="Arial" w:cs="Arial"/>
          </w:rPr>
          <w:t>https://www.youtube.com/watch?v=WN3KMTSzv-U</w:t>
        </w:r>
      </w:hyperlink>
    </w:p>
    <w:p w14:paraId="0186DA7A" w14:textId="77777777" w:rsidR="00503728" w:rsidRPr="00E10D31" w:rsidRDefault="00503728" w:rsidP="00503728">
      <w:pPr>
        <w:pStyle w:val="Ttulo2"/>
        <w:tabs>
          <w:tab w:val="left" w:pos="514"/>
        </w:tabs>
        <w:jc w:val="left"/>
        <w:rPr>
          <w:rFonts w:ascii="Arial" w:hAnsi="Arial"/>
          <w:b/>
          <w:szCs w:val="22"/>
        </w:rPr>
      </w:pPr>
      <w:r w:rsidRPr="00E10D31">
        <w:rPr>
          <w:rFonts w:ascii="Arial" w:hAnsi="Arial"/>
          <w:szCs w:val="22"/>
        </w:rPr>
        <w:t xml:space="preserve">En la actualidad ¿Cuál es la importancia de la capacitación en las organizaciones? </w:t>
      </w:r>
    </w:p>
    <w:p w14:paraId="2D78264E" w14:textId="77777777" w:rsidR="00455EF7" w:rsidRPr="00E10D31" w:rsidRDefault="00455EF7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756249B6" w14:textId="77777777" w:rsidR="0004162E" w:rsidRPr="00E10D31" w:rsidRDefault="0004162E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56B2CC7B" w14:textId="77777777" w:rsidR="0004162E" w:rsidRPr="00E10D31" w:rsidRDefault="0004162E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t>3.2 Actividades de identificación de conocimientos previos</w:t>
      </w:r>
    </w:p>
    <w:p w14:paraId="245B6892" w14:textId="77777777" w:rsidR="00455EF7" w:rsidRPr="00E10D31" w:rsidRDefault="00455EF7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61C7735E" w14:textId="77777777" w:rsidR="00141399" w:rsidRPr="00E10D31" w:rsidRDefault="00141399" w:rsidP="0014139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lang w:val="es-MX"/>
        </w:rPr>
      </w:pPr>
      <w:r w:rsidRPr="00E10D31">
        <w:rPr>
          <w:rFonts w:ascii="Arial" w:hAnsi="Arial" w:cs="Arial"/>
          <w:b/>
          <w:lang w:val="es-MX"/>
        </w:rPr>
        <w:t xml:space="preserve">Factores que influyen en el proceso de Aprendizaje. </w:t>
      </w:r>
    </w:p>
    <w:p w14:paraId="3BA1BE2E" w14:textId="77777777" w:rsidR="00141399" w:rsidRPr="00E10D31" w:rsidRDefault="00141399" w:rsidP="00141399">
      <w:pPr>
        <w:pStyle w:val="Prrafodelista"/>
        <w:numPr>
          <w:ilvl w:val="2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 xml:space="preserve">Teniendo como referente la lectura </w:t>
      </w:r>
      <w:r w:rsidRPr="00E10D31">
        <w:rPr>
          <w:rFonts w:ascii="Arial" w:hAnsi="Arial" w:cs="Arial"/>
          <w:b/>
        </w:rPr>
        <w:t>“Ciclopes Ontológicos”</w:t>
      </w:r>
      <w:r w:rsidRPr="00E10D31">
        <w:rPr>
          <w:rFonts w:ascii="Arial" w:hAnsi="Arial" w:cs="Arial"/>
        </w:rPr>
        <w:t xml:space="preserve"> de Nancy Diana, por grupos se realizara un mapa mental, en donde representen a cada enemigo del aprendizaje, cada grupo presentara su propuesta explicando sus características y las conclusiones del grupo, sobre los enemigos del aprendizaje.</w:t>
      </w:r>
    </w:p>
    <w:p w14:paraId="4709CD2B" w14:textId="77777777" w:rsidR="00141399" w:rsidRPr="00E10D31" w:rsidRDefault="00141399" w:rsidP="00141399">
      <w:p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42C799A" wp14:editId="6941F0CB">
            <wp:simplePos x="0" y="0"/>
            <wp:positionH relativeFrom="column">
              <wp:posOffset>3867741</wp:posOffset>
            </wp:positionH>
            <wp:positionV relativeFrom="paragraph">
              <wp:posOffset>49102</wp:posOffset>
            </wp:positionV>
            <wp:extent cx="2353310" cy="1414145"/>
            <wp:effectExtent l="0" t="0" r="0" b="0"/>
            <wp:wrapTight wrapText="bothSides">
              <wp:wrapPolygon edited="0">
                <wp:start x="7868" y="873"/>
                <wp:lineTo x="1923" y="6110"/>
                <wp:lineTo x="1574" y="8147"/>
                <wp:lineTo x="1574" y="13094"/>
                <wp:lineTo x="2273" y="15422"/>
                <wp:lineTo x="2273" y="17458"/>
                <wp:lineTo x="6819" y="18622"/>
                <wp:lineTo x="13638" y="19204"/>
                <wp:lineTo x="14338" y="19204"/>
                <wp:lineTo x="16261" y="18622"/>
                <wp:lineTo x="19059" y="16586"/>
                <wp:lineTo x="18884" y="15422"/>
                <wp:lineTo x="19583" y="13385"/>
                <wp:lineTo x="19583" y="11639"/>
                <wp:lineTo x="18709" y="10766"/>
                <wp:lineTo x="19234" y="9020"/>
                <wp:lineTo x="18534" y="7856"/>
                <wp:lineTo x="16261" y="5238"/>
                <wp:lineTo x="14513" y="4074"/>
                <wp:lineTo x="8743" y="873"/>
                <wp:lineTo x="7868" y="873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10B805" w14:textId="77777777"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¿Qué son los enemigos del aprendizaje?</w:t>
      </w:r>
    </w:p>
    <w:p w14:paraId="42708A02" w14:textId="77777777"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Presente ejemplos de los diferentes enemigos del aprendizaje.</w:t>
      </w:r>
    </w:p>
    <w:p w14:paraId="726B41AB" w14:textId="77777777"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De forma individual, presente 5 enemigos del aprendizaje que actualmente tenga identificados.</w:t>
      </w:r>
    </w:p>
    <w:p w14:paraId="17C34040" w14:textId="77777777" w:rsidR="00503728" w:rsidRPr="00E10D31" w:rsidRDefault="00503728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388485EE" w14:textId="77777777" w:rsidR="00141399" w:rsidRPr="00E10D31" w:rsidRDefault="00141399" w:rsidP="00141399">
      <w:p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 xml:space="preserve">RECURSOS: </w:t>
      </w:r>
      <w:r w:rsidRPr="00E10D31">
        <w:rPr>
          <w:rFonts w:ascii="Arial" w:hAnsi="Arial" w:cs="Arial"/>
        </w:rPr>
        <w:t>lectura “Ciclopes Oncológicos” por Diana Nancy</w:t>
      </w:r>
    </w:p>
    <w:p w14:paraId="4F12DB85" w14:textId="77777777" w:rsidR="00BF5D45" w:rsidRPr="00E10D31" w:rsidRDefault="00BF5D45" w:rsidP="00141399">
      <w:pPr>
        <w:spacing w:after="0" w:line="240" w:lineRule="auto"/>
        <w:jc w:val="both"/>
        <w:rPr>
          <w:rFonts w:ascii="Arial" w:hAnsi="Arial" w:cs="Arial"/>
        </w:rPr>
      </w:pPr>
    </w:p>
    <w:p w14:paraId="217C51EA" w14:textId="77777777" w:rsidR="00BF5D45" w:rsidRPr="00E10D31" w:rsidRDefault="00BF5D45" w:rsidP="00141399">
      <w:pPr>
        <w:spacing w:after="0" w:line="240" w:lineRule="auto"/>
        <w:jc w:val="both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 xml:space="preserve">3.3. Actividades de apropiación del conocimiento </w:t>
      </w:r>
    </w:p>
    <w:p w14:paraId="395F3442" w14:textId="77777777" w:rsidR="00BF5D45" w:rsidRPr="00E10D31" w:rsidRDefault="00BF5D45" w:rsidP="00BF5D45">
      <w:pPr>
        <w:widowControl w:val="0"/>
        <w:tabs>
          <w:tab w:val="left" w:pos="841"/>
        </w:tabs>
        <w:autoSpaceDE w:val="0"/>
        <w:autoSpaceDN w:val="0"/>
        <w:spacing w:after="0" w:line="240" w:lineRule="auto"/>
        <w:ind w:right="234"/>
        <w:jc w:val="both"/>
        <w:rPr>
          <w:rFonts w:ascii="Arial" w:hAnsi="Arial" w:cs="Arial"/>
        </w:rPr>
      </w:pPr>
    </w:p>
    <w:p w14:paraId="14648EF0" w14:textId="77777777" w:rsidR="00655C47" w:rsidRPr="00E10D31" w:rsidRDefault="00BF5D45" w:rsidP="00E10D31">
      <w:pPr>
        <w:widowControl w:val="0"/>
        <w:tabs>
          <w:tab w:val="left" w:pos="841"/>
        </w:tabs>
        <w:autoSpaceDE w:val="0"/>
        <w:autoSpaceDN w:val="0"/>
        <w:spacing w:after="0" w:line="240" w:lineRule="auto"/>
        <w:ind w:right="234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Desde los factores que influye en el proceso de aprendizaje,  vamos a tener en cuenta los estilos de aprendizaje de KOLB, el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Instructor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enviara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por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medio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del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correo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electrónico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el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test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“</w:t>
      </w:r>
      <w:r w:rsidRPr="00E10D31">
        <w:rPr>
          <w:rFonts w:ascii="Arial" w:hAnsi="Arial" w:cs="Arial"/>
          <w:b/>
        </w:rPr>
        <w:t>Estilos</w:t>
      </w:r>
      <w:r w:rsidRPr="00E10D31">
        <w:rPr>
          <w:rFonts w:ascii="Arial" w:hAnsi="Arial" w:cs="Arial"/>
          <w:b/>
          <w:spacing w:val="-6"/>
        </w:rPr>
        <w:t xml:space="preserve"> </w:t>
      </w:r>
      <w:r w:rsidRPr="00E10D31">
        <w:rPr>
          <w:rFonts w:ascii="Arial" w:hAnsi="Arial" w:cs="Arial"/>
          <w:b/>
        </w:rPr>
        <w:t>de</w:t>
      </w:r>
      <w:r w:rsidRPr="00E10D31">
        <w:rPr>
          <w:rFonts w:ascii="Arial" w:hAnsi="Arial" w:cs="Arial"/>
          <w:b/>
          <w:spacing w:val="-5"/>
        </w:rPr>
        <w:t xml:space="preserve"> </w:t>
      </w:r>
      <w:r w:rsidRPr="00E10D31">
        <w:rPr>
          <w:rFonts w:ascii="Arial" w:hAnsi="Arial" w:cs="Arial"/>
          <w:b/>
        </w:rPr>
        <w:t>aprendizaje”</w:t>
      </w:r>
      <w:r w:rsidRPr="00E10D31">
        <w:rPr>
          <w:rFonts w:ascii="Arial" w:hAnsi="Arial" w:cs="Arial"/>
          <w:b/>
          <w:spacing w:val="2"/>
        </w:rPr>
        <w:t xml:space="preserve"> </w:t>
      </w:r>
      <w:r w:rsidRPr="00E10D31">
        <w:rPr>
          <w:rFonts w:ascii="Arial" w:hAnsi="Arial" w:cs="Arial"/>
        </w:rPr>
        <w:t>, para que cada uno se lo aplique, automáticamente arroja el resultado y determina el estilo</w:t>
      </w:r>
      <w:r w:rsidRPr="00E10D31">
        <w:rPr>
          <w:rFonts w:ascii="Arial" w:hAnsi="Arial" w:cs="Arial"/>
          <w:spacing w:val="-53"/>
        </w:rPr>
        <w:t xml:space="preserve"> </w:t>
      </w:r>
      <w:r w:rsidRPr="00E10D31">
        <w:rPr>
          <w:rFonts w:ascii="Arial" w:hAnsi="Arial" w:cs="Arial"/>
        </w:rPr>
        <w:t>de aprendizaje dominante (Divergente, Convergente, Asimilador, Acomodador), en formación se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amplía la información sobre la importancia de la teoría y se suministra información de cada uno de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los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estilos.</w:t>
      </w:r>
    </w:p>
    <w:p w14:paraId="70CC412F" w14:textId="77777777" w:rsidR="00655C47" w:rsidRPr="00E10D31" w:rsidRDefault="00655C47" w:rsidP="00BF5D45">
      <w:pPr>
        <w:pStyle w:val="Textoindependiente"/>
        <w:spacing w:before="10"/>
        <w:rPr>
          <w:rFonts w:ascii="Arial" w:hAnsi="Arial" w:cs="Arial"/>
          <w:sz w:val="22"/>
          <w:szCs w:val="22"/>
        </w:rPr>
      </w:pPr>
    </w:p>
    <w:p w14:paraId="66EDAA86" w14:textId="77777777" w:rsidR="00BF5D45" w:rsidRPr="00E10D31" w:rsidRDefault="00BF5D45" w:rsidP="00BF5D45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Perfil</w:t>
      </w:r>
      <w:r w:rsidRPr="00E10D31">
        <w:rPr>
          <w:rFonts w:ascii="Arial" w:hAnsi="Arial"/>
          <w:b/>
          <w:spacing w:val="-4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del</w:t>
      </w:r>
      <w:r w:rsidRPr="00E10D31">
        <w:rPr>
          <w:rFonts w:ascii="Arial" w:hAnsi="Arial"/>
          <w:b/>
          <w:spacing w:val="2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Capacitador</w:t>
      </w:r>
    </w:p>
    <w:p w14:paraId="46B3B9A9" w14:textId="77777777" w:rsidR="00BF5D45" w:rsidRPr="00E10D31" w:rsidRDefault="00BF5D45" w:rsidP="00BF5D45">
      <w:pPr>
        <w:pStyle w:val="Textoindependiente"/>
        <w:spacing w:before="10"/>
        <w:rPr>
          <w:rFonts w:ascii="Arial" w:hAnsi="Arial" w:cs="Arial"/>
          <w:b/>
          <w:sz w:val="22"/>
          <w:szCs w:val="22"/>
        </w:rPr>
      </w:pPr>
    </w:p>
    <w:p w14:paraId="77E66035" w14:textId="77777777" w:rsidR="00BF5D45" w:rsidRPr="00E10D31" w:rsidRDefault="00BF5D45" w:rsidP="00BF5D45">
      <w:pPr>
        <w:pStyle w:val="Textoindependiente"/>
        <w:ind w:left="120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Administración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personal,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desarrollo,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hyperlink r:id="rId11">
        <w:r w:rsidRPr="00E10D31">
          <w:rPr>
            <w:rFonts w:ascii="Arial" w:hAnsi="Arial" w:cs="Arial"/>
            <w:color w:val="0000FF"/>
            <w:sz w:val="22"/>
            <w:szCs w:val="22"/>
            <w:u w:val="single" w:color="0000FF"/>
          </w:rPr>
          <w:t>https://www.youtube.com/watch?v=afR9Bxfqzbw</w:t>
        </w:r>
        <w:r w:rsidRPr="00E10D31">
          <w:rPr>
            <w:rFonts w:ascii="Arial" w:hAnsi="Arial" w:cs="Arial"/>
            <w:sz w:val="22"/>
            <w:szCs w:val="22"/>
          </w:rPr>
          <w:t>.</w:t>
        </w:r>
      </w:hyperlink>
    </w:p>
    <w:p w14:paraId="5C05CCF6" w14:textId="77777777" w:rsidR="00BF5D45" w:rsidRPr="00E10D31" w:rsidRDefault="00BF5D45" w:rsidP="00BF5D45">
      <w:pPr>
        <w:pStyle w:val="Textoindependiente"/>
        <w:spacing w:before="34" w:line="276" w:lineRule="auto"/>
        <w:ind w:left="120" w:right="31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lastRenderedPageBreak/>
        <w:t>¿Cuál es tu rol frente a los procesos de capacitación? Desde lo visto hasta el momento ¿Qué es importante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desarrollar en el perfil del capacitador?</w:t>
      </w:r>
    </w:p>
    <w:p w14:paraId="6594CF02" w14:textId="77777777" w:rsidR="00BF5D45" w:rsidRPr="00E10D31" w:rsidRDefault="00BF5D45" w:rsidP="00BF5D45">
      <w:pPr>
        <w:pStyle w:val="Textoindependiente"/>
        <w:spacing w:before="196" w:line="278" w:lineRule="auto"/>
        <w:ind w:left="120" w:right="254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Lectura del capítulo 5, página 55 -61 del libro</w:t>
      </w:r>
      <w:r w:rsidRPr="00E10D31">
        <w:rPr>
          <w:rFonts w:ascii="Arial" w:hAnsi="Arial" w:cs="Arial"/>
          <w:sz w:val="22"/>
          <w:szCs w:val="22"/>
          <w:u w:val="single"/>
        </w:rPr>
        <w:t xml:space="preserve"> </w:t>
      </w:r>
      <w:r w:rsidRPr="00E10D31">
        <w:rPr>
          <w:rFonts w:ascii="Arial" w:hAnsi="Arial" w:cs="Arial"/>
          <w:i/>
          <w:sz w:val="22"/>
          <w:szCs w:val="22"/>
          <w:u w:val="single"/>
        </w:rPr>
        <w:t xml:space="preserve">capacitación por </w:t>
      </w:r>
      <w:proofErr w:type="spellStart"/>
      <w:r w:rsidRPr="00E10D31">
        <w:rPr>
          <w:rFonts w:ascii="Arial" w:hAnsi="Arial" w:cs="Arial"/>
          <w:i/>
          <w:sz w:val="22"/>
          <w:szCs w:val="22"/>
          <w:u w:val="single"/>
        </w:rPr>
        <w:t>competencias</w:t>
      </w:r>
      <w:proofErr w:type="gramStart"/>
      <w:r w:rsidRPr="00E10D31">
        <w:rPr>
          <w:rFonts w:ascii="Arial" w:hAnsi="Arial" w:cs="Arial"/>
          <w:i/>
          <w:sz w:val="22"/>
          <w:szCs w:val="22"/>
          <w:u w:val="single"/>
        </w:rPr>
        <w:t>.</w:t>
      </w:r>
      <w:r w:rsidRPr="00E10D31">
        <w:rPr>
          <w:rFonts w:ascii="Arial" w:hAnsi="Arial" w:cs="Arial"/>
          <w:sz w:val="22"/>
          <w:szCs w:val="22"/>
        </w:rPr>
        <w:t>”por</w:t>
      </w:r>
      <w:proofErr w:type="spellEnd"/>
      <w:proofErr w:type="gramEnd"/>
      <w:r w:rsidRPr="00E10D31">
        <w:rPr>
          <w:rFonts w:ascii="Arial" w:hAnsi="Arial" w:cs="Arial"/>
          <w:sz w:val="22"/>
          <w:szCs w:val="22"/>
        </w:rPr>
        <w:t xml:space="preserve"> qué capacitar los recursos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humanos” y responder las siguientes preguntas ¿ cuáles son los factores de éxito de una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empresa?¿Diferencia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clima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cultura organizacional?¿</w:t>
      </w:r>
    </w:p>
    <w:p w14:paraId="18D6712C" w14:textId="77777777" w:rsidR="00BF5D45" w:rsidRPr="00E10D31" w:rsidRDefault="00BF5D45" w:rsidP="00BF5D45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75C0589B" w14:textId="77777777" w:rsidR="00BF5D45" w:rsidRPr="00E10D31" w:rsidRDefault="00BF5D45" w:rsidP="00BF5D45">
      <w:pPr>
        <w:pStyle w:val="Textoindependiente"/>
        <w:ind w:left="120" w:right="236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Es muy importante conocer y comprender algunos términos previos que le van a permitir la apropiación del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conocimiento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relacionado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con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personal.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esto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participe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activamente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actividades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presentadas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instructor.</w:t>
      </w:r>
    </w:p>
    <w:p w14:paraId="6F143847" w14:textId="77777777" w:rsidR="00BF5D45" w:rsidRPr="00E10D31" w:rsidRDefault="00BF5D45" w:rsidP="00BF5D45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14:paraId="75BFF34D" w14:textId="77777777" w:rsidR="00BF5D45" w:rsidRPr="00E10D31" w:rsidRDefault="00BF5D45" w:rsidP="00BF5D45">
      <w:pPr>
        <w:pStyle w:val="Textoindependiente"/>
        <w:spacing w:line="237" w:lineRule="auto"/>
        <w:ind w:left="120" w:right="236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Con su equipo de trabajo construya o piense en una actividad lúdica para ser presentado a sus compañeros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 partir de 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propios conocimientos de los siguientes conceptos, para ello cada aprendiz deberá realizar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consulta previa.</w:t>
      </w:r>
    </w:p>
    <w:p w14:paraId="5FE5C662" w14:textId="77777777" w:rsidR="00BF5D45" w:rsidRPr="00E10D31" w:rsidRDefault="00BF5D45" w:rsidP="00BF5D4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019" w:type="dxa"/>
        <w:tblBorders>
          <w:top w:val="single" w:sz="8" w:space="0" w:color="13957B"/>
          <w:left w:val="single" w:sz="8" w:space="0" w:color="13957B"/>
          <w:bottom w:val="single" w:sz="8" w:space="0" w:color="13957B"/>
          <w:right w:val="single" w:sz="8" w:space="0" w:color="13957B"/>
          <w:insideH w:val="single" w:sz="8" w:space="0" w:color="13957B"/>
          <w:insideV w:val="single" w:sz="8" w:space="0" w:color="13957B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3688"/>
      </w:tblGrid>
      <w:tr w:rsidR="00655C47" w:rsidRPr="00E10D31" w14:paraId="5885C62C" w14:textId="77777777" w:rsidTr="004D67E6">
        <w:trPr>
          <w:trHeight w:val="479"/>
        </w:trPr>
        <w:tc>
          <w:tcPr>
            <w:tcW w:w="3832" w:type="dxa"/>
            <w:shd w:val="clear" w:color="auto" w:fill="ED9FA0"/>
          </w:tcPr>
          <w:p w14:paraId="0CF88FB9" w14:textId="5E876779" w:rsidR="00655C47" w:rsidRPr="00E10D31" w:rsidRDefault="004D67E6" w:rsidP="004D67E6">
            <w:pPr>
              <w:pStyle w:val="TableParagraph"/>
              <w:spacing w:line="266" w:lineRule="exact"/>
              <w:ind w:left="153" w:right="14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INSTRUCCIÓN</w:t>
            </w:r>
          </w:p>
        </w:tc>
        <w:tc>
          <w:tcPr>
            <w:tcW w:w="3688" w:type="dxa"/>
            <w:shd w:val="clear" w:color="auto" w:fill="C5E992"/>
          </w:tcPr>
          <w:p w14:paraId="36AE51D2" w14:textId="77777777" w:rsidR="00655C47" w:rsidRPr="00E10D31" w:rsidRDefault="00655C47" w:rsidP="004D67E6">
            <w:pPr>
              <w:pStyle w:val="TableParagraph"/>
              <w:spacing w:line="266" w:lineRule="exact"/>
              <w:ind w:left="768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EDUCACION</w:t>
            </w:r>
          </w:p>
        </w:tc>
      </w:tr>
      <w:tr w:rsidR="00655C47" w:rsidRPr="00E10D31" w14:paraId="5854324E" w14:textId="77777777" w:rsidTr="004D67E6">
        <w:trPr>
          <w:trHeight w:val="474"/>
        </w:trPr>
        <w:tc>
          <w:tcPr>
            <w:tcW w:w="3832" w:type="dxa"/>
            <w:shd w:val="clear" w:color="auto" w:fill="FFFF00"/>
          </w:tcPr>
          <w:p w14:paraId="1F105A81" w14:textId="77777777" w:rsidR="00655C47" w:rsidRPr="00E10D31" w:rsidRDefault="00655C47" w:rsidP="004D67E6">
            <w:pPr>
              <w:pStyle w:val="TableParagraph"/>
              <w:spacing w:line="266" w:lineRule="exact"/>
              <w:ind w:left="153" w:right="145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INDUCCION</w:t>
            </w:r>
          </w:p>
        </w:tc>
        <w:tc>
          <w:tcPr>
            <w:tcW w:w="3688" w:type="dxa"/>
            <w:shd w:val="clear" w:color="auto" w:fill="FFC000"/>
          </w:tcPr>
          <w:p w14:paraId="516CDC81" w14:textId="77777777" w:rsidR="00655C47" w:rsidRPr="00E10D31" w:rsidRDefault="00655C47" w:rsidP="004D67E6">
            <w:pPr>
              <w:pStyle w:val="TableParagraph"/>
              <w:spacing w:line="266" w:lineRule="exact"/>
              <w:ind w:left="768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CAPACITACION</w:t>
            </w:r>
          </w:p>
        </w:tc>
      </w:tr>
      <w:tr w:rsidR="00655C47" w:rsidRPr="00E10D31" w14:paraId="45F110FD" w14:textId="77777777" w:rsidTr="004D67E6">
        <w:trPr>
          <w:trHeight w:val="474"/>
        </w:trPr>
        <w:tc>
          <w:tcPr>
            <w:tcW w:w="3832" w:type="dxa"/>
            <w:shd w:val="clear" w:color="auto" w:fill="92D050"/>
          </w:tcPr>
          <w:p w14:paraId="311AB453" w14:textId="77777777" w:rsidR="00655C47" w:rsidRPr="00E10D31" w:rsidRDefault="00655C47" w:rsidP="004D67E6">
            <w:pPr>
              <w:pStyle w:val="TableParagraph"/>
              <w:spacing w:line="266" w:lineRule="exact"/>
              <w:ind w:left="153" w:right="140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FORMACION</w:t>
            </w:r>
          </w:p>
        </w:tc>
        <w:tc>
          <w:tcPr>
            <w:tcW w:w="3688" w:type="dxa"/>
            <w:shd w:val="clear" w:color="auto" w:fill="04F5FA"/>
          </w:tcPr>
          <w:p w14:paraId="6884B3C2" w14:textId="77777777" w:rsidR="00655C47" w:rsidRPr="00E10D31" w:rsidRDefault="00655C47" w:rsidP="004D67E6">
            <w:pPr>
              <w:pStyle w:val="TableParagraph"/>
              <w:spacing w:line="266" w:lineRule="exact"/>
              <w:ind w:left="770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APRENDIZAJE</w:t>
            </w:r>
          </w:p>
        </w:tc>
      </w:tr>
      <w:tr w:rsidR="00655C47" w:rsidRPr="00E10D31" w14:paraId="63C8547A" w14:textId="77777777" w:rsidTr="004D67E6">
        <w:trPr>
          <w:trHeight w:val="479"/>
        </w:trPr>
        <w:tc>
          <w:tcPr>
            <w:tcW w:w="3832" w:type="dxa"/>
            <w:shd w:val="clear" w:color="auto" w:fill="F0B086"/>
          </w:tcPr>
          <w:p w14:paraId="4C2588E2" w14:textId="77777777" w:rsidR="00655C47" w:rsidRPr="00E10D31" w:rsidRDefault="00655C47" w:rsidP="004D67E6">
            <w:pPr>
              <w:pStyle w:val="TableParagraph"/>
              <w:spacing w:line="266" w:lineRule="exact"/>
              <w:ind w:left="153" w:right="147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DESARROLLO</w:t>
            </w:r>
            <w:r w:rsidRPr="00E10D3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0D31">
              <w:rPr>
                <w:rFonts w:ascii="Arial" w:hAnsi="Arial" w:cs="Arial"/>
                <w:b/>
              </w:rPr>
              <w:t>DE</w:t>
            </w:r>
            <w:r w:rsidRPr="00E10D3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0D31">
              <w:rPr>
                <w:rFonts w:ascii="Arial" w:hAnsi="Arial" w:cs="Arial"/>
                <w:b/>
              </w:rPr>
              <w:t>PERSONAL</w:t>
            </w:r>
          </w:p>
        </w:tc>
        <w:tc>
          <w:tcPr>
            <w:tcW w:w="3688" w:type="dxa"/>
            <w:shd w:val="clear" w:color="auto" w:fill="00FF50"/>
          </w:tcPr>
          <w:p w14:paraId="5701312C" w14:textId="77777777" w:rsidR="00655C47" w:rsidRPr="00E10D31" w:rsidRDefault="00655C47" w:rsidP="004D67E6">
            <w:pPr>
              <w:pStyle w:val="TableParagraph"/>
              <w:spacing w:line="266" w:lineRule="exact"/>
              <w:ind w:left="772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ENTRENAMIENTO</w:t>
            </w:r>
          </w:p>
        </w:tc>
      </w:tr>
    </w:tbl>
    <w:p w14:paraId="175DB0F4" w14:textId="77777777" w:rsidR="00141399" w:rsidRPr="00E10D31" w:rsidRDefault="00141399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005A31F3" w14:textId="77777777" w:rsidR="00655C47" w:rsidRDefault="00655C47" w:rsidP="00655C47">
      <w:pPr>
        <w:pStyle w:val="Textoindependiente"/>
        <w:spacing w:line="244" w:lineRule="auto"/>
        <w:ind w:left="1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b/>
          <w:sz w:val="22"/>
          <w:szCs w:val="22"/>
        </w:rPr>
        <w:t>RECURSOS:</w:t>
      </w:r>
      <w:r w:rsidRPr="00E10D31">
        <w:rPr>
          <w:rFonts w:ascii="Arial" w:hAnsi="Arial" w:cs="Arial"/>
          <w:b/>
          <w:spacing w:val="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papeles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cartulinas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colores,</w:t>
      </w:r>
      <w:r w:rsidRPr="00E10D31">
        <w:rPr>
          <w:rFonts w:ascii="Arial" w:hAnsi="Arial" w:cs="Arial"/>
          <w:spacing w:val="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marcadores,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pegamento,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cinta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pegante,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definiciones</w:t>
      </w:r>
      <w:r w:rsidRPr="00E10D31">
        <w:rPr>
          <w:rFonts w:ascii="Arial" w:hAnsi="Arial" w:cs="Arial"/>
          <w:spacing w:val="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concepto.</w:t>
      </w:r>
    </w:p>
    <w:p w14:paraId="1F3AD853" w14:textId="77777777" w:rsidR="00E10D31" w:rsidRPr="00E10D31" w:rsidRDefault="00E10D31" w:rsidP="00655C47">
      <w:pPr>
        <w:pStyle w:val="Textoindependiente"/>
        <w:spacing w:line="244" w:lineRule="auto"/>
        <w:ind w:left="120"/>
        <w:rPr>
          <w:rFonts w:ascii="Arial" w:hAnsi="Arial" w:cs="Arial"/>
          <w:b/>
          <w:sz w:val="22"/>
          <w:szCs w:val="22"/>
        </w:rPr>
      </w:pPr>
    </w:p>
    <w:p w14:paraId="2F899F9A" w14:textId="77777777" w:rsidR="00AA2F40" w:rsidRPr="00E10D31" w:rsidRDefault="00E10D31" w:rsidP="00E10D31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before="95"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El</w:t>
      </w:r>
      <w:r w:rsidRPr="00E10D31">
        <w:rPr>
          <w:rFonts w:ascii="Arial" w:hAnsi="Arial"/>
          <w:b/>
          <w:spacing w:val="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proceso</w:t>
      </w:r>
      <w:r w:rsidRPr="00E10D31">
        <w:rPr>
          <w:rFonts w:ascii="Arial" w:hAnsi="Arial"/>
          <w:b/>
          <w:spacing w:val="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</w:t>
      </w:r>
      <w:r w:rsidRPr="00E10D31">
        <w:rPr>
          <w:rFonts w:ascii="Arial" w:hAnsi="Arial"/>
          <w:b/>
          <w:spacing w:val="-5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capacitación</w:t>
      </w:r>
      <w:r w:rsidRPr="00E10D31">
        <w:rPr>
          <w:rFonts w:ascii="Arial" w:hAnsi="Arial"/>
          <w:b/>
          <w:spacing w:val="-2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y</w:t>
      </w:r>
      <w:r w:rsidRPr="00E10D31">
        <w:rPr>
          <w:rFonts w:ascii="Arial" w:hAnsi="Arial"/>
          <w:b/>
          <w:spacing w:val="-5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desarrollo</w:t>
      </w:r>
    </w:p>
    <w:p w14:paraId="4DBCA8B1" w14:textId="77777777" w:rsidR="00AA2F40" w:rsidRPr="00E10D31" w:rsidRDefault="00AA2F40" w:rsidP="00AA2F40">
      <w:pPr>
        <w:pStyle w:val="Textoindependiente"/>
        <w:spacing w:before="2"/>
        <w:rPr>
          <w:rFonts w:ascii="Arial" w:hAnsi="Arial" w:cs="Arial"/>
          <w:b/>
          <w:sz w:val="22"/>
          <w:szCs w:val="22"/>
        </w:rPr>
      </w:pPr>
    </w:p>
    <w:p w14:paraId="59A06EA8" w14:textId="77777777" w:rsidR="00AA2F40" w:rsidRPr="00E10D31" w:rsidRDefault="00AA2F40" w:rsidP="00AA2F40">
      <w:pPr>
        <w:pStyle w:val="Textoindependiente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pacing w:val="-1"/>
          <w:sz w:val="22"/>
          <w:szCs w:val="22"/>
        </w:rPr>
        <w:t>Teniendo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como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referente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-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MACROPROCESOS</w:t>
      </w:r>
      <w:r w:rsidRPr="00E10D31">
        <w:rPr>
          <w:rFonts w:ascii="Arial" w:hAnsi="Arial" w:cs="Arial"/>
          <w:spacing w:val="-1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GESTIÓN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HUMANA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(</w:t>
      </w:r>
      <w:proofErr w:type="spellStart"/>
      <w:r w:rsidRPr="00E10D31">
        <w:rPr>
          <w:rFonts w:ascii="Arial" w:hAnsi="Arial" w:cs="Arial"/>
          <w:sz w:val="22"/>
          <w:szCs w:val="22"/>
        </w:rPr>
        <w:t>Pág</w:t>
      </w:r>
      <w:proofErr w:type="spellEnd"/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78-156)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grupos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5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aprendices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desarrollaran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exposición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del tema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asignado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 Instructor.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Participe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activamente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exposición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compañeros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planteando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preguntas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relacionadas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tema.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temas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son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INDUCCIÓN,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CAPACITACIÓN,</w:t>
      </w:r>
      <w:r w:rsidRPr="00E10D31">
        <w:rPr>
          <w:rFonts w:ascii="Arial" w:hAnsi="Arial" w:cs="Arial"/>
          <w:spacing w:val="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ENTRENAMIENTO,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DESARROLLO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PERSONAL.</w:t>
      </w:r>
    </w:p>
    <w:p w14:paraId="7AC2137F" w14:textId="77777777" w:rsidR="00AA2F40" w:rsidRPr="00E10D31" w:rsidRDefault="00AA2F40" w:rsidP="00AA2F40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0272E1A2" w14:textId="77777777" w:rsidR="00AA2F40" w:rsidRPr="00E10D31" w:rsidRDefault="00AA2F40" w:rsidP="00AA2F40">
      <w:pPr>
        <w:pStyle w:val="Textoindependiente"/>
        <w:ind w:left="120" w:right="5201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 xml:space="preserve">Proceso de socialización e Inducción </w:t>
      </w:r>
      <w:proofErr w:type="spellStart"/>
      <w:r w:rsidRPr="00E10D31">
        <w:rPr>
          <w:rFonts w:ascii="Arial" w:hAnsi="Arial" w:cs="Arial"/>
          <w:sz w:val="22"/>
          <w:szCs w:val="22"/>
        </w:rPr>
        <w:t>pág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78 a la 86.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entrenamiento 131-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141</w:t>
      </w:r>
    </w:p>
    <w:p w14:paraId="0C46A5F3" w14:textId="77777777" w:rsidR="00AA2F40" w:rsidRPr="00E10D31" w:rsidRDefault="00AA2F40" w:rsidP="00AA2F40">
      <w:pPr>
        <w:pStyle w:val="Textoindependiente"/>
        <w:spacing w:before="1"/>
        <w:ind w:left="1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Desarrollo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130.</w:t>
      </w:r>
      <w:r w:rsidRPr="00E10D31">
        <w:rPr>
          <w:rFonts w:ascii="Arial" w:hAnsi="Arial" w:cs="Arial"/>
          <w:spacing w:val="5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142-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147-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156.</w:t>
      </w:r>
    </w:p>
    <w:p w14:paraId="0D590132" w14:textId="77777777" w:rsidR="00AA2F40" w:rsidRPr="00E10D31" w:rsidRDefault="00AA2F40" w:rsidP="00AA2F40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2A8FA230" w14:textId="77777777" w:rsidR="00AA2F40" w:rsidRPr="00E10D31" w:rsidRDefault="00AA2F40" w:rsidP="00AA2F40">
      <w:pPr>
        <w:pStyle w:val="Textoindependiente"/>
        <w:ind w:left="120" w:right="232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lastRenderedPageBreak/>
        <w:t>A partir de la información de las exposiciones, el Instructor, organizara el grupo en circulo y desarrollaremos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 actividad “la papá caliente”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consiste en que la pelota pasara por cada uno de los aprendices, mientras 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Instructor de espalda canta el TINGO TANGO, y cuando se voltee, el aprendiz que tenga la pelotica en 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manos,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contestara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pregunta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que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encuentra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al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interior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papá.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Así,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consecutivamente,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aprendiz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tiene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 oportunidad de participar.</w:t>
      </w:r>
    </w:p>
    <w:p w14:paraId="634DDD85" w14:textId="77777777" w:rsidR="00E10D31" w:rsidRDefault="00E10D31" w:rsidP="00E10D31">
      <w:pPr>
        <w:pStyle w:val="Ttulo2"/>
        <w:widowControl w:val="0"/>
        <w:tabs>
          <w:tab w:val="left" w:pos="840"/>
          <w:tab w:val="left" w:pos="841"/>
        </w:tabs>
        <w:autoSpaceDE w:val="0"/>
        <w:autoSpaceDN w:val="0"/>
        <w:spacing w:after="0"/>
        <w:jc w:val="left"/>
        <w:rPr>
          <w:rFonts w:ascii="Arial" w:eastAsia="Times New Roman" w:hAnsi="Arial"/>
          <w:color w:val="auto"/>
          <w:szCs w:val="22"/>
          <w:lang w:val="es-ES" w:eastAsia="es-ES"/>
        </w:rPr>
      </w:pPr>
    </w:p>
    <w:p w14:paraId="3D3823DA" w14:textId="77777777" w:rsidR="00AA2F40" w:rsidRPr="00E10D31" w:rsidRDefault="00E10D31" w:rsidP="00E10D31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Etapas</w:t>
      </w:r>
      <w:r w:rsidRPr="00E10D31">
        <w:rPr>
          <w:rFonts w:ascii="Arial" w:hAnsi="Arial"/>
          <w:b/>
          <w:spacing w:val="-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 la</w:t>
      </w:r>
      <w:r w:rsidRPr="00E10D31">
        <w:rPr>
          <w:rFonts w:ascii="Arial" w:hAnsi="Arial"/>
          <w:b/>
          <w:spacing w:val="-6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capacitación</w:t>
      </w:r>
    </w:p>
    <w:p w14:paraId="2DC42CFA" w14:textId="77777777" w:rsidR="00AA2F40" w:rsidRPr="00E10D31" w:rsidRDefault="00AA2F40" w:rsidP="00AA2F40">
      <w:pPr>
        <w:pStyle w:val="Textoindependiente"/>
        <w:spacing w:before="2"/>
        <w:rPr>
          <w:rFonts w:ascii="Arial" w:hAnsi="Arial" w:cs="Arial"/>
          <w:b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n-US" w:eastAsia="en-US"/>
        </w:rPr>
        <w:drawing>
          <wp:anchor distT="0" distB="0" distL="0" distR="0" simplePos="0" relativeHeight="251662336" behindDoc="0" locked="0" layoutInCell="1" allowOverlap="1" wp14:anchorId="21BF92A9" wp14:editId="4D6A1AFC">
            <wp:simplePos x="0" y="0"/>
            <wp:positionH relativeFrom="page">
              <wp:posOffset>990600</wp:posOffset>
            </wp:positionH>
            <wp:positionV relativeFrom="paragraph">
              <wp:posOffset>186817</wp:posOffset>
            </wp:positionV>
            <wp:extent cx="5136822" cy="2016252"/>
            <wp:effectExtent l="0" t="0" r="0" b="0"/>
            <wp:wrapTopAndBottom/>
            <wp:docPr id="9" name="image4.jpeg" descr="C:\Users\user\Pictures\ETAPAS DE CAPACITACIÓ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6822" cy="2016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FE30EF" w14:textId="77777777"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07A830EC" w14:textId="77777777"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5A697705" w14:textId="77777777"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14:paraId="1B07D7E1" w14:textId="77777777" w:rsidR="00AA2F40" w:rsidRPr="00E10D31" w:rsidRDefault="00AA2F40" w:rsidP="00E10D31">
      <w:pPr>
        <w:pStyle w:val="Prrafodelista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before="146" w:after="0" w:line="240" w:lineRule="auto"/>
        <w:contextualSpacing w:val="0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>Detectar</w:t>
      </w:r>
      <w:r w:rsidRPr="00E10D31">
        <w:rPr>
          <w:rFonts w:ascii="Arial" w:hAnsi="Arial" w:cs="Arial"/>
          <w:b/>
          <w:spacing w:val="-2"/>
        </w:rPr>
        <w:t xml:space="preserve"> </w:t>
      </w:r>
      <w:r w:rsidRPr="00E10D31">
        <w:rPr>
          <w:rFonts w:ascii="Arial" w:hAnsi="Arial" w:cs="Arial"/>
          <w:b/>
        </w:rPr>
        <w:t>la</w:t>
      </w:r>
      <w:r w:rsidRPr="00E10D31">
        <w:rPr>
          <w:rFonts w:ascii="Arial" w:hAnsi="Arial" w:cs="Arial"/>
          <w:b/>
          <w:spacing w:val="-1"/>
        </w:rPr>
        <w:t xml:space="preserve"> </w:t>
      </w:r>
      <w:r w:rsidRPr="00E10D31">
        <w:rPr>
          <w:rFonts w:ascii="Arial" w:hAnsi="Arial" w:cs="Arial"/>
          <w:b/>
        </w:rPr>
        <w:t>necesidades</w:t>
      </w:r>
      <w:r w:rsidRPr="00E10D31">
        <w:rPr>
          <w:rFonts w:ascii="Arial" w:hAnsi="Arial" w:cs="Arial"/>
          <w:b/>
          <w:spacing w:val="-1"/>
        </w:rPr>
        <w:t xml:space="preserve"> </w:t>
      </w:r>
      <w:r w:rsidRPr="00E10D31">
        <w:rPr>
          <w:rFonts w:ascii="Arial" w:hAnsi="Arial" w:cs="Arial"/>
          <w:b/>
        </w:rPr>
        <w:t>de</w:t>
      </w:r>
      <w:r w:rsidRPr="00E10D31">
        <w:rPr>
          <w:rFonts w:ascii="Arial" w:hAnsi="Arial" w:cs="Arial"/>
          <w:b/>
          <w:spacing w:val="-6"/>
        </w:rPr>
        <w:t xml:space="preserve"> </w:t>
      </w:r>
      <w:r w:rsidRPr="00E10D31">
        <w:rPr>
          <w:rFonts w:ascii="Arial" w:hAnsi="Arial" w:cs="Arial"/>
          <w:b/>
        </w:rPr>
        <w:t>capacitación</w:t>
      </w:r>
    </w:p>
    <w:p w14:paraId="16F19D25" w14:textId="77777777" w:rsidR="00AA2F40" w:rsidRPr="00E10D31" w:rsidRDefault="00AA2F40" w:rsidP="00AA2F40">
      <w:pPr>
        <w:pStyle w:val="Textoindependiente"/>
        <w:spacing w:before="11"/>
        <w:rPr>
          <w:rFonts w:ascii="Arial" w:hAnsi="Arial" w:cs="Arial"/>
          <w:b/>
          <w:sz w:val="22"/>
          <w:szCs w:val="22"/>
        </w:rPr>
      </w:pPr>
    </w:p>
    <w:p w14:paraId="4E265614" w14:textId="77777777" w:rsidR="00AA2F40" w:rsidRPr="00E10D31" w:rsidRDefault="00AA2F40" w:rsidP="00AA2F40">
      <w:pPr>
        <w:pStyle w:val="Textoindependiente"/>
        <w:spacing w:line="273" w:lineRule="auto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pacing w:val="-1"/>
          <w:sz w:val="22"/>
          <w:szCs w:val="22"/>
        </w:rPr>
        <w:t>Teniendo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como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referente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el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competencia,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principios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métodos,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Segunda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Análisis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 las necesidades de capacitación, a partir del Capítulo 5, página 71 hasta el Capítulo 7, métodos para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detectar</w:t>
      </w:r>
      <w:r w:rsidRPr="00E10D31">
        <w:rPr>
          <w:rFonts w:ascii="Arial" w:hAnsi="Arial" w:cs="Arial"/>
          <w:spacing w:val="-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necesidades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capacitación,</w:t>
      </w:r>
      <w:r w:rsidRPr="00E10D31">
        <w:rPr>
          <w:rFonts w:ascii="Arial" w:hAnsi="Arial" w:cs="Arial"/>
          <w:spacing w:val="-1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página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78;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paso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paso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mediante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Estudio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caso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que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propone el Instructor,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donde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aprendido en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etapas.</w:t>
      </w:r>
    </w:p>
    <w:p w14:paraId="2FC11B9A" w14:textId="77777777" w:rsidR="00AA2F40" w:rsidRDefault="00AA2F40" w:rsidP="00AA2F40">
      <w:pPr>
        <w:spacing w:line="273" w:lineRule="auto"/>
        <w:jc w:val="both"/>
        <w:rPr>
          <w:rFonts w:ascii="Arial" w:hAnsi="Arial" w:cs="Arial"/>
        </w:rPr>
      </w:pPr>
    </w:p>
    <w:p w14:paraId="1E4CB0B9" w14:textId="77777777" w:rsidR="0007461D" w:rsidRDefault="0007461D" w:rsidP="00AA2F40">
      <w:pPr>
        <w:spacing w:line="273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Revisar el siguiente video, seguir las instrucciones para realizar la matriz de detección de necesidades de capacitación en la empresa del proyecto formativo. </w:t>
      </w:r>
    </w:p>
    <w:p w14:paraId="7F247182" w14:textId="77777777" w:rsidR="0007461D" w:rsidRPr="0007461D" w:rsidRDefault="0007461D" w:rsidP="0007461D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F0F0F"/>
          <w:kern w:val="36"/>
          <w:lang w:eastAsia="es-CO"/>
        </w:rPr>
      </w:pPr>
      <w:proofErr w:type="spellStart"/>
      <w:r w:rsidRPr="0007461D">
        <w:rPr>
          <w:rFonts w:ascii="Arial" w:eastAsia="Times New Roman" w:hAnsi="Arial" w:cs="Arial"/>
          <w:b/>
          <w:bCs/>
          <w:color w:val="0F0F0F"/>
          <w:kern w:val="36"/>
          <w:lang w:eastAsia="es-CO"/>
        </w:rPr>
        <w:t>Deteccion</w:t>
      </w:r>
      <w:proofErr w:type="spellEnd"/>
      <w:r w:rsidRPr="0007461D">
        <w:rPr>
          <w:rFonts w:ascii="Arial" w:eastAsia="Times New Roman" w:hAnsi="Arial" w:cs="Arial"/>
          <w:b/>
          <w:bCs/>
          <w:color w:val="0F0F0F"/>
          <w:kern w:val="36"/>
          <w:lang w:eastAsia="es-CO"/>
        </w:rPr>
        <w:t xml:space="preserve"> de Necesidades de </w:t>
      </w:r>
      <w:proofErr w:type="spellStart"/>
      <w:r w:rsidRPr="0007461D">
        <w:rPr>
          <w:rFonts w:ascii="Arial" w:eastAsia="Times New Roman" w:hAnsi="Arial" w:cs="Arial"/>
          <w:b/>
          <w:bCs/>
          <w:color w:val="0F0F0F"/>
          <w:kern w:val="36"/>
          <w:lang w:eastAsia="es-CO"/>
        </w:rPr>
        <w:t>capacitacion</w:t>
      </w:r>
      <w:proofErr w:type="spellEnd"/>
      <w:r w:rsidRPr="0007461D">
        <w:rPr>
          <w:rFonts w:ascii="Arial" w:eastAsia="Times New Roman" w:hAnsi="Arial" w:cs="Arial"/>
          <w:b/>
          <w:bCs/>
          <w:color w:val="0F0F0F"/>
          <w:kern w:val="36"/>
          <w:lang w:eastAsia="es-CO"/>
        </w:rPr>
        <w:t xml:space="preserve"> DNC</w:t>
      </w:r>
    </w:p>
    <w:p w14:paraId="3423934B" w14:textId="77777777" w:rsidR="0007461D" w:rsidRDefault="004D67E6" w:rsidP="00AA2F40">
      <w:pPr>
        <w:spacing w:line="273" w:lineRule="auto"/>
        <w:jc w:val="both"/>
        <w:rPr>
          <w:rFonts w:ascii="Arial" w:hAnsi="Arial" w:cs="Arial"/>
        </w:rPr>
      </w:pPr>
      <w:hyperlink r:id="rId13" w:history="1">
        <w:r w:rsidR="0007461D" w:rsidRPr="00B251E0">
          <w:rPr>
            <w:rStyle w:val="Hipervnculo"/>
            <w:rFonts w:ascii="Arial" w:hAnsi="Arial" w:cs="Arial"/>
          </w:rPr>
          <w:t>https://www.youtube.com/watch?v=aH0GbVkjC80</w:t>
        </w:r>
      </w:hyperlink>
    </w:p>
    <w:p w14:paraId="53D682E1" w14:textId="77777777" w:rsidR="0007461D" w:rsidRDefault="0007461D" w:rsidP="00AA2F40">
      <w:pPr>
        <w:spacing w:line="273" w:lineRule="auto"/>
        <w:jc w:val="both"/>
        <w:rPr>
          <w:rFonts w:ascii="Arial" w:hAnsi="Arial" w:cs="Arial"/>
        </w:rPr>
      </w:pPr>
    </w:p>
    <w:p w14:paraId="6767DB63" w14:textId="77777777" w:rsidR="0007461D" w:rsidRDefault="0007461D" w:rsidP="00AA2F40">
      <w:pPr>
        <w:spacing w:line="273" w:lineRule="auto"/>
        <w:jc w:val="both"/>
        <w:rPr>
          <w:rFonts w:ascii="Arial" w:hAnsi="Arial" w:cs="Arial"/>
        </w:rPr>
      </w:pPr>
    </w:p>
    <w:p w14:paraId="16584327" w14:textId="77777777" w:rsidR="0007461D" w:rsidRDefault="0007461D" w:rsidP="00AA2F40">
      <w:pPr>
        <w:spacing w:line="273" w:lineRule="auto"/>
        <w:jc w:val="both"/>
        <w:rPr>
          <w:rFonts w:ascii="Arial" w:hAnsi="Arial" w:cs="Arial"/>
        </w:rPr>
      </w:pPr>
    </w:p>
    <w:p w14:paraId="5314EF02" w14:textId="77777777" w:rsidR="0007461D" w:rsidRPr="00E10D31" w:rsidRDefault="0007461D" w:rsidP="00AA2F40">
      <w:pPr>
        <w:spacing w:line="273" w:lineRule="auto"/>
        <w:jc w:val="both"/>
        <w:rPr>
          <w:rFonts w:ascii="Arial" w:hAnsi="Arial" w:cs="Arial"/>
        </w:rPr>
        <w:sectPr w:rsidR="0007461D" w:rsidRPr="00E10D31">
          <w:pgSz w:w="12240" w:h="15840"/>
          <w:pgMar w:top="1560" w:right="800" w:bottom="2400" w:left="1440" w:header="630" w:footer="2064" w:gutter="0"/>
          <w:cols w:space="720"/>
        </w:sectPr>
      </w:pPr>
    </w:p>
    <w:p w14:paraId="6521F046" w14:textId="77777777" w:rsidR="00AA2F40" w:rsidRPr="00E10D31" w:rsidRDefault="00AA2F40" w:rsidP="00AA2F40">
      <w:pPr>
        <w:pStyle w:val="Textoindependiente"/>
        <w:spacing w:before="11"/>
        <w:rPr>
          <w:rFonts w:ascii="Arial" w:hAnsi="Arial" w:cs="Arial"/>
          <w:sz w:val="22"/>
          <w:szCs w:val="22"/>
        </w:rPr>
      </w:pPr>
    </w:p>
    <w:p w14:paraId="620B9162" w14:textId="77777777" w:rsidR="00AA2F40" w:rsidRPr="00E10D31" w:rsidRDefault="00AA2F40" w:rsidP="00AA2F40">
      <w:pPr>
        <w:pStyle w:val="Textoindependiente"/>
        <w:ind w:left="2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n-US" w:eastAsia="en-US"/>
        </w:rPr>
        <w:drawing>
          <wp:inline distT="0" distB="0" distL="0" distR="0" wp14:anchorId="7A9A1B39" wp14:editId="05134635">
            <wp:extent cx="4685798" cy="1531620"/>
            <wp:effectExtent l="0" t="0" r="0" b="0"/>
            <wp:docPr id="11" name="image5.png" descr="C:\Users\user\Pictures\necesidades-de-capacitacion-1024x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5798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54247" w14:textId="77777777"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14:paraId="405C8A4A" w14:textId="77777777" w:rsidR="00AA2F40" w:rsidRPr="00E10D31" w:rsidRDefault="00AA2F40" w:rsidP="00AA2F40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39321352" w14:textId="77777777" w:rsidR="00AA2F40" w:rsidRPr="00E10D31" w:rsidRDefault="00AA2F40" w:rsidP="00E10D31">
      <w:pPr>
        <w:pStyle w:val="Ttulo2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before="95" w:after="0"/>
        <w:rPr>
          <w:rFonts w:ascii="Arial" w:hAnsi="Arial"/>
          <w:szCs w:val="22"/>
        </w:rPr>
      </w:pPr>
      <w:r w:rsidRPr="00E10D31">
        <w:rPr>
          <w:rFonts w:ascii="Arial" w:hAnsi="Arial"/>
          <w:szCs w:val="22"/>
        </w:rPr>
        <w:t>Diseño</w:t>
      </w:r>
      <w:r w:rsidRPr="00E10D31">
        <w:rPr>
          <w:rFonts w:ascii="Arial" w:hAnsi="Arial"/>
          <w:spacing w:val="-3"/>
          <w:szCs w:val="22"/>
        </w:rPr>
        <w:t xml:space="preserve"> </w:t>
      </w:r>
      <w:r w:rsidRPr="00E10D31">
        <w:rPr>
          <w:rFonts w:ascii="Arial" w:hAnsi="Arial"/>
          <w:szCs w:val="22"/>
        </w:rPr>
        <w:t>del</w:t>
      </w:r>
      <w:r w:rsidRPr="00E10D31">
        <w:rPr>
          <w:rFonts w:ascii="Arial" w:hAnsi="Arial"/>
          <w:spacing w:val="-2"/>
          <w:szCs w:val="22"/>
        </w:rPr>
        <w:t xml:space="preserve"> </w:t>
      </w:r>
      <w:r w:rsidRPr="00E10D31">
        <w:rPr>
          <w:rFonts w:ascii="Arial" w:hAnsi="Arial"/>
          <w:szCs w:val="22"/>
        </w:rPr>
        <w:t>Programa de</w:t>
      </w:r>
      <w:r w:rsidRPr="00E10D31">
        <w:rPr>
          <w:rFonts w:ascii="Arial" w:hAnsi="Arial"/>
          <w:spacing w:val="-6"/>
          <w:szCs w:val="22"/>
        </w:rPr>
        <w:t xml:space="preserve"> </w:t>
      </w:r>
      <w:r w:rsidRPr="00E10D31">
        <w:rPr>
          <w:rFonts w:ascii="Arial" w:hAnsi="Arial"/>
          <w:szCs w:val="22"/>
        </w:rPr>
        <w:t>Capacitación</w:t>
      </w:r>
    </w:p>
    <w:p w14:paraId="511C13D8" w14:textId="77777777" w:rsidR="00AA2F40" w:rsidRPr="00E10D31" w:rsidRDefault="00AA2F40" w:rsidP="00AA2F40">
      <w:pPr>
        <w:pStyle w:val="Textoindependiente"/>
        <w:spacing w:before="11"/>
        <w:rPr>
          <w:rFonts w:ascii="Arial" w:hAnsi="Arial" w:cs="Arial"/>
          <w:b/>
          <w:sz w:val="22"/>
          <w:szCs w:val="22"/>
        </w:rPr>
      </w:pPr>
    </w:p>
    <w:p w14:paraId="3D322441" w14:textId="77777777" w:rsidR="00AA2F40" w:rsidRPr="00E10D31" w:rsidRDefault="00AA2F40" w:rsidP="00AA2F40">
      <w:pPr>
        <w:pStyle w:val="Textoindependiente"/>
        <w:spacing w:line="276" w:lineRule="auto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 xml:space="preserve">Teniendo como referente el libro Capacitación por competencia, principios y métodos, </w:t>
      </w:r>
      <w:proofErr w:type="spellStart"/>
      <w:r w:rsidRPr="00E10D31">
        <w:rPr>
          <w:rFonts w:ascii="Arial" w:hAnsi="Arial" w:cs="Arial"/>
          <w:sz w:val="22"/>
          <w:szCs w:val="22"/>
        </w:rPr>
        <w:t>Tércera</w:t>
      </w:r>
      <w:proofErr w:type="spellEnd"/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 La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en acción, a partir del Capítulo 8, página 97 hasta el Capítulo 10, los medios didácticos, página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121;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 paso a paso mediante un Estudio de caso que le propone el Instructor, en donde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</w:t>
      </w:r>
      <w:bookmarkStart w:id="0" w:name="_GoBack"/>
      <w:bookmarkEnd w:id="0"/>
      <w:r w:rsidRPr="00E10D31">
        <w:rPr>
          <w:rFonts w:ascii="Arial" w:hAnsi="Arial" w:cs="Arial"/>
          <w:sz w:val="22"/>
          <w:szCs w:val="22"/>
        </w:rPr>
        <w:t>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 aprendido en 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etapas.</w:t>
      </w:r>
    </w:p>
    <w:p w14:paraId="47A5A2D6" w14:textId="77777777"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14:paraId="3864C1B0" w14:textId="77777777"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14:paraId="0C673D87" w14:textId="77777777" w:rsidR="00AA2F40" w:rsidRPr="00E10D31" w:rsidRDefault="00AA2F40" w:rsidP="00AA2F40">
      <w:pPr>
        <w:pStyle w:val="Textoindependiente"/>
        <w:spacing w:before="6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n-US" w:eastAsia="en-US"/>
        </w:rPr>
        <w:drawing>
          <wp:anchor distT="0" distB="0" distL="0" distR="0" simplePos="0" relativeHeight="251661312" behindDoc="0" locked="0" layoutInCell="1" allowOverlap="1" wp14:anchorId="4F791354" wp14:editId="72E76091">
            <wp:simplePos x="0" y="0"/>
            <wp:positionH relativeFrom="page">
              <wp:posOffset>1219200</wp:posOffset>
            </wp:positionH>
            <wp:positionV relativeFrom="paragraph">
              <wp:posOffset>145556</wp:posOffset>
            </wp:positionV>
            <wp:extent cx="3887744" cy="1682496"/>
            <wp:effectExtent l="0" t="0" r="0" b="0"/>
            <wp:wrapTopAndBottom/>
            <wp:docPr id="13" name="image6.jpeg" descr="C:\Users\user\Pictures\Tecnicas didacticas activ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7744" cy="1682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B02D8C" w14:textId="77777777" w:rsidR="00AA2F40" w:rsidRPr="00E10D31" w:rsidRDefault="00AA2F40" w:rsidP="00AA2F40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14:paraId="54D034F7" w14:textId="77777777" w:rsidR="00AA2F40" w:rsidRPr="00E10D31" w:rsidRDefault="00AA2F40" w:rsidP="00E10D31">
      <w:pPr>
        <w:pStyle w:val="Prrafodelista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after="0" w:line="240" w:lineRule="auto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Implementar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el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programa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capacitación</w:t>
      </w:r>
    </w:p>
    <w:p w14:paraId="528CD127" w14:textId="77777777" w:rsidR="00AA2F40" w:rsidRPr="00E10D31" w:rsidRDefault="00AA2F40" w:rsidP="00AA2F40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14:paraId="7F40B4CF" w14:textId="77777777" w:rsidR="00AA2F40" w:rsidRPr="00E10D31" w:rsidRDefault="00AA2F40" w:rsidP="00AA2F40">
      <w:pPr>
        <w:pStyle w:val="Textoindependiente"/>
        <w:spacing w:line="276" w:lineRule="auto"/>
        <w:ind w:left="120" w:right="231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Teniendo como referente el libro Capacitación por competencia, principios y métodos, Tercera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 La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en acción, a partir del Capítulo 8, página 97 hasta el Capítulo 10, los medios didácticos, página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121;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 paso a paso mediante un Estudio de caso que le propone el Instructor, en donde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 aprendido en 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</w:t>
      </w:r>
    </w:p>
    <w:p w14:paraId="70655BC3" w14:textId="77777777" w:rsidR="00E508FB" w:rsidRPr="00E10D31" w:rsidRDefault="00E508FB" w:rsidP="003D24BF">
      <w:pPr>
        <w:jc w:val="both"/>
        <w:rPr>
          <w:rFonts w:ascii="Arial" w:hAnsi="Arial" w:cs="Arial"/>
          <w:b/>
          <w:bCs/>
          <w:lang w:val="es-ES" w:eastAsia="es-ES"/>
        </w:rPr>
      </w:pPr>
    </w:p>
    <w:p w14:paraId="7B7E3DB3" w14:textId="77777777" w:rsidR="00E508FB" w:rsidRPr="00E10D31" w:rsidRDefault="00684072" w:rsidP="003D24BF">
      <w:pPr>
        <w:jc w:val="both"/>
        <w:rPr>
          <w:rFonts w:ascii="Arial" w:hAnsi="Arial" w:cs="Arial"/>
          <w:lang w:eastAsia="es-ES"/>
        </w:rPr>
      </w:pPr>
      <w:r w:rsidRPr="00E10D31">
        <w:rPr>
          <w:rFonts w:ascii="Arial" w:hAnsi="Arial" w:cs="Arial"/>
          <w:lang w:eastAsia="es-ES"/>
        </w:rPr>
        <w:lastRenderedPageBreak/>
        <w:t xml:space="preserve">. </w:t>
      </w:r>
      <w:r w:rsidR="00982A24" w:rsidRPr="00E10D31">
        <w:rPr>
          <w:rFonts w:ascii="Arial" w:hAnsi="Arial" w:cs="Arial"/>
          <w:noProof/>
          <w:lang w:val="en-US"/>
        </w:rPr>
        <w:drawing>
          <wp:inline distT="0" distB="0" distL="0" distR="0" wp14:anchorId="31709FD3" wp14:editId="48B032F3">
            <wp:extent cx="2620901" cy="1895475"/>
            <wp:effectExtent l="0" t="0" r="0" b="0"/>
            <wp:docPr id="17" name="image7.png" descr="C:\Users\user\Pictures\CAPACITACIÓN 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901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1F197" w14:textId="77777777" w:rsidR="00982A24" w:rsidRPr="00E10D31" w:rsidRDefault="00982A24" w:rsidP="00982A24">
      <w:pPr>
        <w:pStyle w:val="Prrafodelista"/>
        <w:widowControl w:val="0"/>
        <w:numPr>
          <w:ilvl w:val="2"/>
          <w:numId w:val="27"/>
        </w:numPr>
        <w:tabs>
          <w:tab w:val="left" w:pos="841"/>
        </w:tabs>
        <w:autoSpaceDE w:val="0"/>
        <w:autoSpaceDN w:val="0"/>
        <w:spacing w:before="95" w:after="0" w:line="240" w:lineRule="auto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Evaluación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del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programa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capacitación</w:t>
      </w:r>
    </w:p>
    <w:p w14:paraId="0C6E078C" w14:textId="77777777" w:rsidR="00982A24" w:rsidRPr="00E10D31" w:rsidRDefault="00982A24" w:rsidP="00982A24">
      <w:pPr>
        <w:pStyle w:val="Textoindependiente"/>
        <w:spacing w:before="6"/>
        <w:rPr>
          <w:rFonts w:ascii="Arial" w:hAnsi="Arial" w:cs="Arial"/>
          <w:sz w:val="22"/>
          <w:szCs w:val="22"/>
        </w:rPr>
      </w:pPr>
    </w:p>
    <w:p w14:paraId="74244997" w14:textId="77777777" w:rsidR="00982A24" w:rsidRPr="00E10D31" w:rsidRDefault="00982A24" w:rsidP="00982A24">
      <w:pPr>
        <w:pStyle w:val="Textoindependiente"/>
        <w:spacing w:line="276" w:lineRule="auto"/>
        <w:ind w:left="120" w:right="23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Teniendo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referente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por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competencia,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principios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métodos,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Cuarta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 xml:space="preserve">Evaluación de la capacitación, a partir del </w:t>
      </w:r>
      <w:proofErr w:type="spellStart"/>
      <w:r w:rsidRPr="00E10D31">
        <w:rPr>
          <w:rFonts w:ascii="Arial" w:hAnsi="Arial" w:cs="Arial"/>
          <w:sz w:val="22"/>
          <w:szCs w:val="22"/>
        </w:rPr>
        <w:t>Cápitulo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12, página 139 hasta el </w:t>
      </w:r>
      <w:proofErr w:type="spellStart"/>
      <w:r w:rsidRPr="00E10D31">
        <w:rPr>
          <w:rFonts w:ascii="Arial" w:hAnsi="Arial" w:cs="Arial"/>
          <w:sz w:val="22"/>
          <w:szCs w:val="22"/>
        </w:rPr>
        <w:t>Capitulo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170; realizaremos paso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 paso mediante un Estudio de caso que le propone el Instructor, en donde colocaremos en práctica lo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aprendido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cada una de 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</w:t>
      </w:r>
    </w:p>
    <w:p w14:paraId="2F282DDA" w14:textId="77777777" w:rsidR="00E508FB" w:rsidRPr="00E10D31" w:rsidRDefault="00982A24" w:rsidP="00982A24">
      <w:pPr>
        <w:pStyle w:val="Textoindependiente"/>
        <w:spacing w:line="276" w:lineRule="auto"/>
        <w:ind w:left="120" w:right="23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n-US" w:eastAsia="en-US"/>
        </w:rPr>
        <w:drawing>
          <wp:anchor distT="0" distB="0" distL="0" distR="0" simplePos="0" relativeHeight="251664384" behindDoc="0" locked="0" layoutInCell="1" allowOverlap="1" wp14:anchorId="2A9F7131" wp14:editId="41C62145">
            <wp:simplePos x="0" y="0"/>
            <wp:positionH relativeFrom="page">
              <wp:posOffset>1143000</wp:posOffset>
            </wp:positionH>
            <wp:positionV relativeFrom="paragraph">
              <wp:posOffset>724535</wp:posOffset>
            </wp:positionV>
            <wp:extent cx="6088708" cy="1619250"/>
            <wp:effectExtent l="0" t="0" r="0" b="0"/>
            <wp:wrapTopAndBottom/>
            <wp:docPr id="19" name="image8.jpeg" descr="C:\Users\user\Pictures\evaluaci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8708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73D1BF" w14:textId="77777777" w:rsidR="007B18DA" w:rsidRPr="00E10D31" w:rsidRDefault="007B18DA" w:rsidP="003D24BF">
      <w:pPr>
        <w:jc w:val="both"/>
        <w:rPr>
          <w:rFonts w:ascii="Arial" w:hAnsi="Arial" w:cs="Arial"/>
          <w:iCs/>
        </w:rPr>
      </w:pPr>
    </w:p>
    <w:p w14:paraId="7D426626" w14:textId="77777777" w:rsidR="007B18DA" w:rsidRPr="00E10D31" w:rsidRDefault="007B18DA" w:rsidP="003D24BF">
      <w:pPr>
        <w:jc w:val="both"/>
        <w:rPr>
          <w:rFonts w:ascii="Arial" w:hAnsi="Arial" w:cs="Arial"/>
          <w:iCs/>
        </w:rPr>
      </w:pPr>
    </w:p>
    <w:p w14:paraId="7755B0DE" w14:textId="77777777" w:rsidR="00982A24" w:rsidRPr="00E10D31" w:rsidRDefault="00982A24" w:rsidP="00982A24">
      <w:pPr>
        <w:widowControl w:val="0"/>
        <w:tabs>
          <w:tab w:val="left" w:pos="841"/>
        </w:tabs>
        <w:autoSpaceDE w:val="0"/>
        <w:autoSpaceDN w:val="0"/>
        <w:spacing w:after="0" w:line="278" w:lineRule="auto"/>
        <w:ind w:right="232"/>
        <w:jc w:val="both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>QUE SE EVALÚA</w:t>
      </w:r>
      <w:r w:rsidRPr="00E10D31">
        <w:rPr>
          <w:rFonts w:ascii="Arial" w:hAnsi="Arial" w:cs="Arial"/>
          <w:b/>
          <w:spacing w:val="55"/>
        </w:rPr>
        <w:t xml:space="preserve"> </w:t>
      </w:r>
      <w:r w:rsidRPr="00E10D31">
        <w:rPr>
          <w:rFonts w:ascii="Arial" w:hAnsi="Arial" w:cs="Arial"/>
          <w:b/>
        </w:rPr>
        <w:t>DEL PROGRAMA DE CAPACITACIÓN.</w:t>
      </w:r>
      <w:r w:rsidRPr="00E10D31">
        <w:rPr>
          <w:rFonts w:ascii="Arial" w:hAnsi="Arial" w:cs="Arial"/>
          <w:b/>
          <w:spacing w:val="57"/>
        </w:rPr>
        <w:t xml:space="preserve"> </w:t>
      </w:r>
      <w:r w:rsidRPr="00E10D31">
        <w:rPr>
          <w:rFonts w:ascii="Arial" w:hAnsi="Arial" w:cs="Arial"/>
        </w:rPr>
        <w:t>Teniendo</w:t>
      </w:r>
      <w:r w:rsidRPr="00E10D31">
        <w:rPr>
          <w:rFonts w:ascii="Arial" w:hAnsi="Arial" w:cs="Arial"/>
          <w:spacing w:val="56"/>
        </w:rPr>
        <w:t xml:space="preserve"> </w:t>
      </w:r>
      <w:r w:rsidRPr="00E10D31">
        <w:rPr>
          <w:rFonts w:ascii="Arial" w:hAnsi="Arial" w:cs="Arial"/>
        </w:rPr>
        <w:t>como referente</w:t>
      </w:r>
      <w:r w:rsidRPr="00E10D31">
        <w:rPr>
          <w:rFonts w:ascii="Arial" w:hAnsi="Arial" w:cs="Arial"/>
          <w:spacing w:val="55"/>
        </w:rPr>
        <w:t xml:space="preserve"> </w:t>
      </w:r>
      <w:r w:rsidRPr="00E10D31">
        <w:rPr>
          <w:rFonts w:ascii="Arial" w:hAnsi="Arial" w:cs="Arial"/>
        </w:rPr>
        <w:t>la lectura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del capítulo 14 página 144, del libro de</w:t>
      </w:r>
      <w:r w:rsidRPr="00E10D31">
        <w:rPr>
          <w:rFonts w:ascii="Arial" w:hAnsi="Arial" w:cs="Arial"/>
          <w:spacing w:val="1"/>
        </w:rPr>
        <w:t xml:space="preserve"> </w:t>
      </w:r>
      <w:proofErr w:type="spellStart"/>
      <w:r w:rsidRPr="00E10D31">
        <w:rPr>
          <w:rFonts w:ascii="Arial" w:hAnsi="Arial" w:cs="Arial"/>
        </w:rPr>
        <w:t>capacitacion</w:t>
      </w:r>
      <w:proofErr w:type="spellEnd"/>
      <w:r w:rsidRPr="00E10D31">
        <w:rPr>
          <w:rFonts w:ascii="Arial" w:hAnsi="Arial" w:cs="Arial"/>
        </w:rPr>
        <w:t xml:space="preserve"> por competencias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se pedirá al aprendiz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que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elabore un mapa mental que logre la diferenciación de las cinco grandes áreas en que se clasifican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los</w:t>
      </w:r>
      <w:r w:rsidRPr="00E10D31">
        <w:rPr>
          <w:rFonts w:ascii="Arial" w:hAnsi="Arial" w:cs="Arial"/>
          <w:spacing w:val="-9"/>
        </w:rPr>
        <w:t xml:space="preserve"> </w:t>
      </w:r>
      <w:r w:rsidRPr="00E10D31">
        <w:rPr>
          <w:rFonts w:ascii="Arial" w:hAnsi="Arial" w:cs="Arial"/>
        </w:rPr>
        <w:t>factores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de competencias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que son evaluadas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dentro del</w:t>
      </w:r>
      <w:r w:rsidRPr="00E10D31">
        <w:rPr>
          <w:rFonts w:ascii="Arial" w:hAnsi="Arial" w:cs="Arial"/>
          <w:spacing w:val="4"/>
        </w:rPr>
        <w:t xml:space="preserve"> </w:t>
      </w:r>
      <w:r w:rsidRPr="00E10D31">
        <w:rPr>
          <w:rFonts w:ascii="Arial" w:hAnsi="Arial" w:cs="Arial"/>
        </w:rPr>
        <w:t>proceso de capacitación</w:t>
      </w:r>
    </w:p>
    <w:p w14:paraId="2D6F3899" w14:textId="77777777" w:rsidR="00005EEC" w:rsidRPr="00E10D31" w:rsidRDefault="00005EEC" w:rsidP="007B18DA">
      <w:pPr>
        <w:jc w:val="both"/>
        <w:rPr>
          <w:rStyle w:val="Hipervnculo"/>
          <w:rFonts w:ascii="Arial" w:hAnsi="Arial" w:cs="Arial"/>
          <w:lang w:eastAsia="es-ES"/>
        </w:rPr>
      </w:pPr>
    </w:p>
    <w:p w14:paraId="1EDB1A7A" w14:textId="77777777"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56938C71" w14:textId="77777777"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757FA7E2" w14:textId="77777777"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3D588B54" w14:textId="77777777" w:rsidR="007B18DA" w:rsidRPr="00E10D31" w:rsidRDefault="007B18DA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08E5E3AB" w14:textId="77777777" w:rsidR="004649B0" w:rsidRPr="00E10D31" w:rsidRDefault="004649B0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14:paraId="765BDBE7" w14:textId="77777777" w:rsidR="00DB4232" w:rsidRPr="00E10D31" w:rsidRDefault="002567DB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lastRenderedPageBreak/>
        <w:t>3.4</w:t>
      </w:r>
      <w:r w:rsidR="00DB4232" w:rsidRPr="00E10D31">
        <w:rPr>
          <w:rFonts w:ascii="Arial" w:hAnsi="Arial" w:cs="Arial"/>
          <w:b/>
          <w:bCs/>
          <w:color w:val="000000"/>
          <w:lang w:eastAsia="es-ES"/>
        </w:rPr>
        <w:t xml:space="preserve"> Actividades de transferencia del conocimiento</w:t>
      </w:r>
    </w:p>
    <w:p w14:paraId="3D102361" w14:textId="77777777" w:rsidR="002567DB" w:rsidRPr="00E10D31" w:rsidRDefault="002567DB" w:rsidP="002567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14:paraId="2F2A20D2" w14:textId="77777777" w:rsidR="00982A24" w:rsidRPr="00E10D31" w:rsidRDefault="00982A24" w:rsidP="00982A24">
      <w:pPr>
        <w:pStyle w:val="Textoindependiente"/>
        <w:ind w:left="120" w:right="27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A partir del Estudio d</w:t>
      </w:r>
      <w:r w:rsidR="00BF2A7A">
        <w:rPr>
          <w:rFonts w:ascii="Arial" w:hAnsi="Arial" w:cs="Arial"/>
          <w:sz w:val="22"/>
          <w:szCs w:val="22"/>
        </w:rPr>
        <w:t>e la empresa del proyecto formativo</w:t>
      </w:r>
      <w:r w:rsidRPr="00E10D31">
        <w:rPr>
          <w:rFonts w:ascii="Arial" w:hAnsi="Arial" w:cs="Arial"/>
          <w:sz w:val="22"/>
          <w:szCs w:val="22"/>
        </w:rPr>
        <w:t>, y teniendo en cuenta los conceptos aprendidos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fase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apropiación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sobre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proceso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sus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presentar los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siguientes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productos:</w:t>
      </w:r>
    </w:p>
    <w:p w14:paraId="7E39F74B" w14:textId="77777777" w:rsidR="00982A24" w:rsidRPr="00E10D31" w:rsidRDefault="00982A24" w:rsidP="00982A24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10D104BD" w14:textId="77777777"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after="0" w:line="240" w:lineRule="auto"/>
        <w:ind w:right="236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Desarrolle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una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matriz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identificación</w:t>
      </w:r>
      <w:r w:rsidRPr="00E10D31">
        <w:rPr>
          <w:rFonts w:ascii="Arial" w:hAnsi="Arial" w:cs="Arial"/>
          <w:spacing w:val="38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40"/>
        </w:rPr>
        <w:t xml:space="preserve"> </w:t>
      </w:r>
      <w:r w:rsidRPr="00E10D31">
        <w:rPr>
          <w:rFonts w:ascii="Arial" w:hAnsi="Arial" w:cs="Arial"/>
        </w:rPr>
        <w:t>necesidades</w:t>
      </w:r>
      <w:r w:rsidRPr="00E10D31">
        <w:rPr>
          <w:rFonts w:ascii="Arial" w:hAnsi="Arial" w:cs="Arial"/>
          <w:spacing w:val="34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capacitación</w:t>
      </w:r>
      <w:r w:rsidRPr="00E10D31">
        <w:rPr>
          <w:rFonts w:ascii="Arial" w:hAnsi="Arial" w:cs="Arial"/>
          <w:spacing w:val="38"/>
        </w:rPr>
        <w:t xml:space="preserve"> </w:t>
      </w:r>
      <w:r w:rsidRPr="00E10D31">
        <w:rPr>
          <w:rFonts w:ascii="Arial" w:hAnsi="Arial" w:cs="Arial"/>
        </w:rPr>
        <w:t>a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partir</w:t>
      </w:r>
      <w:r w:rsidRPr="00E10D31">
        <w:rPr>
          <w:rFonts w:ascii="Arial" w:hAnsi="Arial" w:cs="Arial"/>
          <w:spacing w:val="35"/>
        </w:rPr>
        <w:t xml:space="preserve"> </w:t>
      </w:r>
      <w:r w:rsidR="00BF2A7A">
        <w:rPr>
          <w:rFonts w:ascii="Arial" w:hAnsi="Arial" w:cs="Arial"/>
        </w:rPr>
        <w:t xml:space="preserve">del </w:t>
      </w:r>
      <w:proofErr w:type="spellStart"/>
      <w:r w:rsidR="00BF2A7A">
        <w:rPr>
          <w:rFonts w:ascii="Arial" w:hAnsi="Arial" w:cs="Arial"/>
        </w:rPr>
        <w:t>diagnostico</w:t>
      </w:r>
      <w:proofErr w:type="spellEnd"/>
      <w:r w:rsidR="00BF2A7A">
        <w:rPr>
          <w:rFonts w:ascii="Arial" w:hAnsi="Arial" w:cs="Arial"/>
        </w:rPr>
        <w:t xml:space="preserve"> de la empresa </w:t>
      </w:r>
      <w:r w:rsidRPr="00E10D31">
        <w:rPr>
          <w:rFonts w:ascii="Arial" w:hAnsi="Arial" w:cs="Arial"/>
        </w:rPr>
        <w:t>(Anexo.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Matriz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identificación 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necesidades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de capacitación)</w:t>
      </w:r>
    </w:p>
    <w:p w14:paraId="3DAF9051" w14:textId="77777777"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72" w:after="0" w:line="240" w:lineRule="auto"/>
        <w:ind w:right="239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Plantee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una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propuesta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capacitación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para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cada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uno,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especifique,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tiempo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ejecución,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recursos,</w:t>
      </w:r>
      <w:r w:rsidRPr="00E10D31">
        <w:rPr>
          <w:rFonts w:ascii="Arial" w:hAnsi="Arial" w:cs="Arial"/>
          <w:spacing w:val="6"/>
        </w:rPr>
        <w:t xml:space="preserve"> </w:t>
      </w:r>
      <w:r w:rsidRPr="00E10D31">
        <w:rPr>
          <w:rFonts w:ascii="Arial" w:hAnsi="Arial" w:cs="Arial"/>
        </w:rPr>
        <w:t>lugar</w:t>
      </w:r>
      <w:r w:rsidRPr="00E10D31">
        <w:rPr>
          <w:rFonts w:ascii="Arial" w:hAnsi="Arial" w:cs="Arial"/>
          <w:spacing w:val="-5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1"/>
        </w:rPr>
        <w:t xml:space="preserve"> </w:t>
      </w:r>
      <w:proofErr w:type="spellStart"/>
      <w:proofErr w:type="gramStart"/>
      <w:r w:rsidRPr="00E10D31">
        <w:rPr>
          <w:rFonts w:ascii="Arial" w:hAnsi="Arial" w:cs="Arial"/>
        </w:rPr>
        <w:t>capacitación,modelo</w:t>
      </w:r>
      <w:proofErr w:type="spellEnd"/>
      <w:proofErr w:type="gramEnd"/>
      <w:r w:rsidRPr="00E10D31">
        <w:rPr>
          <w:rFonts w:ascii="Arial" w:hAnsi="Arial" w:cs="Arial"/>
          <w:spacing w:val="-5"/>
        </w:rPr>
        <w:t xml:space="preserve"> </w:t>
      </w:r>
      <w:r w:rsidRPr="00E10D31">
        <w:rPr>
          <w:rFonts w:ascii="Arial" w:hAnsi="Arial" w:cs="Arial"/>
        </w:rPr>
        <w:t>de evaluación</w:t>
      </w:r>
      <w:r w:rsidRPr="00E10D31">
        <w:rPr>
          <w:rFonts w:ascii="Arial" w:hAnsi="Arial" w:cs="Arial"/>
          <w:spacing w:val="4"/>
        </w:rPr>
        <w:t xml:space="preserve"> </w:t>
      </w:r>
      <w:r w:rsidRPr="00E10D31">
        <w:rPr>
          <w:rFonts w:ascii="Arial" w:hAnsi="Arial" w:cs="Arial"/>
        </w:rPr>
        <w:t>etc.  (Anexo.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Formato 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Diseño)</w:t>
      </w:r>
    </w:p>
    <w:p w14:paraId="13403C1C" w14:textId="77777777" w:rsidR="00223F1B" w:rsidRPr="00E10D31" w:rsidRDefault="00223F1B" w:rsidP="000D09FB">
      <w:pPr>
        <w:spacing w:after="0" w:line="240" w:lineRule="auto"/>
        <w:jc w:val="both"/>
        <w:rPr>
          <w:rFonts w:ascii="Arial" w:hAnsi="Arial" w:cs="Arial"/>
          <w:b/>
        </w:rPr>
      </w:pPr>
    </w:p>
    <w:p w14:paraId="224EB8FE" w14:textId="77777777" w:rsidR="00982A24" w:rsidRPr="00E10D31" w:rsidRDefault="00156642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99" w:after="0" w:line="235" w:lineRule="auto"/>
        <w:ind w:right="245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 xml:space="preserve">     </w:t>
      </w:r>
      <w:r w:rsidR="00982A24" w:rsidRPr="00E10D31">
        <w:rPr>
          <w:rFonts w:ascii="Arial" w:hAnsi="Arial" w:cs="Arial"/>
        </w:rPr>
        <w:t>Presente</w:t>
      </w:r>
      <w:r w:rsidR="00982A24" w:rsidRPr="00E10D31">
        <w:rPr>
          <w:rFonts w:ascii="Arial" w:hAnsi="Arial" w:cs="Arial"/>
          <w:spacing w:val="18"/>
        </w:rPr>
        <w:t xml:space="preserve"> </w:t>
      </w:r>
      <w:r w:rsidR="00982A24" w:rsidRPr="00E10D31">
        <w:rPr>
          <w:rFonts w:ascii="Arial" w:hAnsi="Arial" w:cs="Arial"/>
        </w:rPr>
        <w:t>su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propuesta</w:t>
      </w:r>
      <w:r w:rsidR="00982A24" w:rsidRPr="00E10D31">
        <w:rPr>
          <w:rFonts w:ascii="Arial" w:hAnsi="Arial" w:cs="Arial"/>
          <w:spacing w:val="14"/>
        </w:rPr>
        <w:t xml:space="preserve"> </w:t>
      </w:r>
      <w:r w:rsidR="00982A24" w:rsidRPr="00E10D31">
        <w:rPr>
          <w:rFonts w:ascii="Arial" w:hAnsi="Arial" w:cs="Arial"/>
        </w:rPr>
        <w:t>de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capacitación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utilizando</w:t>
      </w:r>
      <w:r w:rsidR="00982A24" w:rsidRPr="00E10D31">
        <w:rPr>
          <w:rFonts w:ascii="Arial" w:hAnsi="Arial" w:cs="Arial"/>
          <w:spacing w:val="9"/>
        </w:rPr>
        <w:t xml:space="preserve"> </w:t>
      </w:r>
      <w:r w:rsidR="00982A24" w:rsidRPr="00E10D31">
        <w:rPr>
          <w:rFonts w:ascii="Arial" w:hAnsi="Arial" w:cs="Arial"/>
        </w:rPr>
        <w:t>medios</w:t>
      </w:r>
      <w:r w:rsidR="00982A24" w:rsidRPr="00E10D31">
        <w:rPr>
          <w:rFonts w:ascii="Arial" w:hAnsi="Arial" w:cs="Arial"/>
          <w:spacing w:val="10"/>
        </w:rPr>
        <w:t xml:space="preserve"> </w:t>
      </w:r>
      <w:r w:rsidR="00982A24" w:rsidRPr="00E10D31">
        <w:rPr>
          <w:rFonts w:ascii="Arial" w:hAnsi="Arial" w:cs="Arial"/>
        </w:rPr>
        <w:t>tecnológicos</w:t>
      </w:r>
      <w:r w:rsidR="00982A24" w:rsidRPr="00E10D31">
        <w:rPr>
          <w:rFonts w:ascii="Arial" w:hAnsi="Arial" w:cs="Arial"/>
          <w:spacing w:val="11"/>
        </w:rPr>
        <w:t xml:space="preserve"> </w:t>
      </w:r>
      <w:r w:rsidR="00982A24" w:rsidRPr="00E10D31">
        <w:rPr>
          <w:rFonts w:ascii="Arial" w:hAnsi="Arial" w:cs="Arial"/>
        </w:rPr>
        <w:t>y</w:t>
      </w:r>
      <w:r w:rsidR="00982A24" w:rsidRPr="00E10D31">
        <w:rPr>
          <w:rFonts w:ascii="Arial" w:hAnsi="Arial" w:cs="Arial"/>
          <w:spacing w:val="15"/>
        </w:rPr>
        <w:t xml:space="preserve"> </w:t>
      </w:r>
      <w:r w:rsidR="00982A24" w:rsidRPr="00E10D31">
        <w:rPr>
          <w:rFonts w:ascii="Arial" w:hAnsi="Arial" w:cs="Arial"/>
        </w:rPr>
        <w:t>audiovisuales,</w:t>
      </w:r>
      <w:r w:rsidR="00982A24" w:rsidRPr="00E10D31">
        <w:rPr>
          <w:rFonts w:ascii="Arial" w:hAnsi="Arial" w:cs="Arial"/>
          <w:spacing w:val="17"/>
        </w:rPr>
        <w:t xml:space="preserve"> </w:t>
      </w:r>
      <w:r w:rsidR="00982A24" w:rsidRPr="00E10D31">
        <w:rPr>
          <w:rFonts w:ascii="Arial" w:hAnsi="Arial" w:cs="Arial"/>
        </w:rPr>
        <w:t>en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donde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cada</w:t>
      </w:r>
      <w:r w:rsidR="00982A24" w:rsidRPr="00E10D31">
        <w:rPr>
          <w:rFonts w:ascii="Arial" w:hAnsi="Arial" w:cs="Arial"/>
          <w:spacing w:val="-52"/>
        </w:rPr>
        <w:t xml:space="preserve"> </w:t>
      </w:r>
      <w:r w:rsidR="00982A24" w:rsidRPr="00E10D31">
        <w:rPr>
          <w:rFonts w:ascii="Arial" w:hAnsi="Arial" w:cs="Arial"/>
        </w:rPr>
        <w:t>uno</w:t>
      </w:r>
      <w:r w:rsidR="00982A24" w:rsidRPr="00E10D31">
        <w:rPr>
          <w:rFonts w:ascii="Arial" w:hAnsi="Arial" w:cs="Arial"/>
          <w:spacing w:val="-1"/>
        </w:rPr>
        <w:t xml:space="preserve"> </w:t>
      </w:r>
      <w:r w:rsidR="00982A24" w:rsidRPr="00E10D31">
        <w:rPr>
          <w:rFonts w:ascii="Arial" w:hAnsi="Arial" w:cs="Arial"/>
        </w:rPr>
        <w:t>tenga acceso y</w:t>
      </w:r>
      <w:r w:rsidR="00982A24" w:rsidRPr="00E10D31">
        <w:rPr>
          <w:rFonts w:ascii="Arial" w:hAnsi="Arial" w:cs="Arial"/>
          <w:spacing w:val="1"/>
        </w:rPr>
        <w:t xml:space="preserve"> </w:t>
      </w:r>
      <w:r w:rsidR="00982A24" w:rsidRPr="00E10D31">
        <w:rPr>
          <w:rFonts w:ascii="Arial" w:hAnsi="Arial" w:cs="Arial"/>
        </w:rPr>
        <w:t>pueda evaluar</w:t>
      </w:r>
      <w:r w:rsidR="00982A24" w:rsidRPr="00E10D31">
        <w:rPr>
          <w:rFonts w:ascii="Arial" w:hAnsi="Arial" w:cs="Arial"/>
          <w:spacing w:val="1"/>
        </w:rPr>
        <w:t xml:space="preserve"> </w:t>
      </w:r>
      <w:r w:rsidR="00982A24" w:rsidRPr="00E10D31">
        <w:rPr>
          <w:rFonts w:ascii="Arial" w:hAnsi="Arial" w:cs="Arial"/>
        </w:rPr>
        <w:t>por</w:t>
      </w:r>
      <w:r w:rsidR="00982A24" w:rsidRPr="00E10D31">
        <w:rPr>
          <w:rFonts w:ascii="Arial" w:hAnsi="Arial" w:cs="Arial"/>
          <w:spacing w:val="-8"/>
        </w:rPr>
        <w:t xml:space="preserve"> </w:t>
      </w:r>
      <w:r w:rsidR="00982A24" w:rsidRPr="00E10D31">
        <w:rPr>
          <w:rFonts w:ascii="Arial" w:hAnsi="Arial" w:cs="Arial"/>
        </w:rPr>
        <w:t>medio</w:t>
      </w:r>
      <w:r w:rsidR="00982A24" w:rsidRPr="00E10D31">
        <w:rPr>
          <w:rFonts w:ascii="Arial" w:hAnsi="Arial" w:cs="Arial"/>
          <w:spacing w:val="-5"/>
        </w:rPr>
        <w:t xml:space="preserve"> </w:t>
      </w:r>
      <w:r w:rsidR="00982A24" w:rsidRPr="00E10D31">
        <w:rPr>
          <w:rFonts w:ascii="Arial" w:hAnsi="Arial" w:cs="Arial"/>
        </w:rPr>
        <w:t>de una</w:t>
      </w:r>
      <w:r w:rsidR="00982A24" w:rsidRPr="00E10D31">
        <w:rPr>
          <w:rFonts w:ascii="Arial" w:hAnsi="Arial" w:cs="Arial"/>
          <w:spacing w:val="-1"/>
        </w:rPr>
        <w:t xml:space="preserve"> </w:t>
      </w:r>
      <w:r w:rsidR="00982A24" w:rsidRPr="00E10D31">
        <w:rPr>
          <w:rFonts w:ascii="Arial" w:hAnsi="Arial" w:cs="Arial"/>
        </w:rPr>
        <w:t>encuesta.</w:t>
      </w:r>
    </w:p>
    <w:p w14:paraId="411BB24E" w14:textId="77777777" w:rsidR="00982A24" w:rsidRPr="00E10D31" w:rsidRDefault="00982A24" w:rsidP="00982A24">
      <w:pPr>
        <w:pStyle w:val="Prrafodelista"/>
        <w:rPr>
          <w:rFonts w:ascii="Arial" w:hAnsi="Arial" w:cs="Arial"/>
        </w:rPr>
      </w:pPr>
    </w:p>
    <w:p w14:paraId="5E941F7E" w14:textId="77777777"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99" w:after="0" w:line="235" w:lineRule="auto"/>
        <w:ind w:right="245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Presentación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Resultados</w:t>
      </w:r>
    </w:p>
    <w:p w14:paraId="738917B6" w14:textId="77777777" w:rsidR="00982A24" w:rsidRPr="00E10D31" w:rsidRDefault="00982A24" w:rsidP="00982A24">
      <w:pPr>
        <w:pStyle w:val="Textoindependiente"/>
        <w:rPr>
          <w:rFonts w:ascii="Arial" w:hAnsi="Arial" w:cs="Arial"/>
          <w:sz w:val="22"/>
          <w:szCs w:val="22"/>
        </w:rPr>
      </w:pPr>
    </w:p>
    <w:p w14:paraId="6D5F9361" w14:textId="77777777" w:rsidR="000D09FB" w:rsidRPr="00156642" w:rsidRDefault="00156642" w:rsidP="0015664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14:paraId="06A5F098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  <w:r w:rsidRPr="00BB464D">
        <w:rPr>
          <w:rFonts w:cs="Calibri"/>
          <w:b/>
          <w:color w:val="000000" w:themeColor="text1"/>
        </w:rPr>
        <w:t>4. ACTIVIDADES DE EVALUACIÓN</w:t>
      </w:r>
    </w:p>
    <w:p w14:paraId="270BB08A" w14:textId="77777777" w:rsidR="00B53D0D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BB464D">
        <w:rPr>
          <w:rFonts w:cs="Calibri"/>
          <w:color w:val="000000" w:themeColor="text1"/>
        </w:rPr>
        <w:t xml:space="preserve">Tome como referencia la técnica e instrumentos de evaluación citados en la guía de Desarrollo Curricular </w:t>
      </w:r>
    </w:p>
    <w:p w14:paraId="06807641" w14:textId="77777777" w:rsidR="009413DB" w:rsidRDefault="009413DB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9413DB" w:rsidRPr="00B53D0D" w14:paraId="5AA8167F" w14:textId="77777777" w:rsidTr="004D67E6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0945401B" w14:textId="77777777" w:rsidR="009413DB" w:rsidRPr="00B53D0D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40B910E5" w14:textId="77777777" w:rsidR="009413DB" w:rsidRPr="00B53D0D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16C9E6CD" w14:textId="77777777" w:rsidR="009413DB" w:rsidRPr="00B53D0D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9413DB" w:rsidRPr="00B53D0D" w14:paraId="3876595D" w14:textId="77777777" w:rsidTr="004D67E6">
        <w:tc>
          <w:tcPr>
            <w:tcW w:w="0" w:type="auto"/>
          </w:tcPr>
          <w:p w14:paraId="7D73DFAC" w14:textId="77777777" w:rsidR="009413DB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Conocimiento 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158CC02" w14:textId="77777777" w:rsidR="009413DB" w:rsidRPr="009413DB" w:rsidRDefault="009413DB" w:rsidP="004D67E6">
            <w:pPr>
              <w:rPr>
                <w:rFonts w:ascii="Arial" w:hAnsi="Arial" w:cs="Arial"/>
              </w:rPr>
            </w:pPr>
            <w:r w:rsidRPr="009413DB">
              <w:rPr>
                <w:rFonts w:ascii="Arial" w:hAnsi="Arial" w:cs="Arial"/>
              </w:rPr>
              <w:t>Evaluación escrita u oral sobre los conocimientos adquir</w:t>
            </w:r>
            <w:r>
              <w:rPr>
                <w:rFonts w:ascii="Arial" w:hAnsi="Arial" w:cs="Arial"/>
              </w:rPr>
              <w:t>idos en formación sobre la competencia.</w:t>
            </w:r>
          </w:p>
          <w:p w14:paraId="269752C1" w14:textId="77777777" w:rsidR="009413DB" w:rsidRPr="00B53D0D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E6A6B" w14:textId="77777777" w:rsidR="009413DB" w:rsidRDefault="009413DB" w:rsidP="004D67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55361A" w14:textId="77777777" w:rsidR="009413DB" w:rsidRDefault="009413DB" w:rsidP="004D67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Sustentación y documentos soportes que hacen parte de la propuesta de mejoramiento de la empresa del proyecto formativo</w:t>
            </w:r>
          </w:p>
          <w:p w14:paraId="35097C3B" w14:textId="77777777" w:rsidR="009413DB" w:rsidRPr="00B53D0D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EFB5C8" w14:textId="77777777" w:rsidR="009413DB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 de Producto:</w:t>
            </w:r>
          </w:p>
          <w:p w14:paraId="521D8509" w14:textId="77777777" w:rsidR="009413DB" w:rsidRPr="00B53D0D" w:rsidRDefault="009413DB" w:rsidP="004D67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Presentación propuesta de mejoramiento de los procesos organizacionales de la empresa del proyecto formativo. </w:t>
            </w:r>
          </w:p>
        </w:tc>
        <w:tc>
          <w:tcPr>
            <w:tcW w:w="3100" w:type="dxa"/>
          </w:tcPr>
          <w:p w14:paraId="518579C5" w14:textId="77777777" w:rsidR="00BF2A7A" w:rsidRDefault="00BF2A7A" w:rsidP="00BF2A7A">
            <w:pPr>
              <w:pStyle w:val="TableParagraph"/>
              <w:ind w:left="0" w:right="78"/>
              <w:jc w:val="both"/>
              <w:rPr>
                <w:sz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s-ES"/>
              </w:rPr>
              <w:lastRenderedPageBreak/>
              <w:t>-</w:t>
            </w:r>
            <w:r>
              <w:rPr>
                <w:sz w:val="20"/>
              </w:rPr>
              <w:t>Aplica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responsablemente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normatividad legal e institucional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relacionada 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089D49B2" w14:textId="77777777"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capacitación,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las políticas de capacitación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objetividad las necesidades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capacitación establecidas por 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organización.</w:t>
            </w:r>
          </w:p>
          <w:p w14:paraId="1520DDF3" w14:textId="77777777"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-Define objetivamente las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según técnicas establecidas 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variables y la estructura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instrumento.</w:t>
            </w:r>
          </w:p>
          <w:p w14:paraId="28EF742B" w14:textId="77777777"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-Elabora con responsabilidad 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instrumento para recolectar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 aplicando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metodologías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establecidas.</w:t>
            </w:r>
          </w:p>
          <w:p w14:paraId="054854A4" w14:textId="77777777"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-Selecciona éticamente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fuentes de información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acuerdo con las necesidades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información, política institucional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tecnología </w:t>
            </w:r>
            <w:r>
              <w:rPr>
                <w:sz w:val="20"/>
              </w:rPr>
              <w:lastRenderedPageBreak/>
              <w:t>disponible</w:t>
            </w:r>
          </w:p>
          <w:p w14:paraId="42E3C1D6" w14:textId="77777777" w:rsidR="00BF2A7A" w:rsidRPr="00BF2A7A" w:rsidRDefault="00BF2A7A" w:rsidP="00BF2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lang w:val="es-ES"/>
              </w:rPr>
              <w:t>-</w:t>
            </w:r>
            <w:r>
              <w:rPr>
                <w:rFonts w:ascii="Arial" w:hAnsi="Arial" w:cs="Arial"/>
                <w:sz w:val="20"/>
              </w:rPr>
              <w:t>A</w:t>
            </w:r>
            <w:r w:rsidRPr="00BF2A7A">
              <w:rPr>
                <w:rFonts w:ascii="Arial" w:hAnsi="Arial" w:cs="Arial"/>
                <w:sz w:val="20"/>
              </w:rPr>
              <w:t>plica metódicamente al</w:t>
            </w:r>
            <w:r w:rsidRPr="00BF2A7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procedimiento para identificar</w:t>
            </w:r>
            <w:r w:rsidRPr="00BF2A7A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necesidades</w:t>
            </w:r>
            <w:r w:rsidRPr="00BF2A7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de</w:t>
            </w:r>
            <w:r w:rsidRPr="00BF2A7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capacitación</w:t>
            </w:r>
          </w:p>
          <w:p w14:paraId="369019AA" w14:textId="77777777" w:rsidR="009413DB" w:rsidRPr="00B53D0D" w:rsidRDefault="009413DB" w:rsidP="004D67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1357050" w14:textId="77777777" w:rsidR="009413DB" w:rsidRPr="002A6FE3" w:rsidRDefault="009413DB" w:rsidP="004D67E6">
            <w:pPr>
              <w:tabs>
                <w:tab w:val="left" w:pos="38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FE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Instrumento de evaluación: </w:t>
            </w:r>
            <w:r w:rsidRPr="002A6FE3">
              <w:rPr>
                <w:rFonts w:ascii="Arial" w:hAnsi="Arial" w:cs="Arial"/>
                <w:sz w:val="20"/>
                <w:szCs w:val="20"/>
              </w:rPr>
              <w:t xml:space="preserve">Cuestionario </w:t>
            </w:r>
          </w:p>
          <w:p w14:paraId="0A2299F0" w14:textId="77777777" w:rsidR="009413DB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783CBD" w14:textId="77777777" w:rsidR="009413DB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F1379" w14:textId="77777777" w:rsidR="009413DB" w:rsidRDefault="009413DB" w:rsidP="004D67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5AE9B0" w14:textId="77777777" w:rsidR="009413DB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C3F1E2" w14:textId="77777777" w:rsidR="009413DB" w:rsidRPr="00AC6306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306">
              <w:rPr>
                <w:rFonts w:ascii="Arial" w:hAnsi="Arial" w:cs="Arial"/>
                <w:b/>
                <w:sz w:val="20"/>
                <w:szCs w:val="20"/>
              </w:rPr>
              <w:t>Instrumento de evaluación:</w:t>
            </w:r>
          </w:p>
          <w:p w14:paraId="362348FD" w14:textId="77777777" w:rsidR="009413DB" w:rsidRDefault="009413DB" w:rsidP="004D67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FE3">
              <w:rPr>
                <w:rFonts w:ascii="Arial" w:hAnsi="Arial" w:cs="Arial"/>
                <w:sz w:val="20"/>
                <w:szCs w:val="20"/>
              </w:rPr>
              <w:t>Observación y valoración de productos/Lista de chequeo</w:t>
            </w:r>
          </w:p>
          <w:p w14:paraId="02B3DC3E" w14:textId="77777777" w:rsidR="009413DB" w:rsidRDefault="009413DB" w:rsidP="004D67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14F131" w14:textId="77777777" w:rsidR="009413DB" w:rsidRDefault="009413DB" w:rsidP="004D67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5C742" w14:textId="77777777" w:rsidR="009413DB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Instrumento de evaluación:</w:t>
            </w:r>
          </w:p>
          <w:p w14:paraId="186A1362" w14:textId="77777777" w:rsidR="009413DB" w:rsidRPr="00B53D0D" w:rsidRDefault="009413DB" w:rsidP="004D67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FE3">
              <w:rPr>
                <w:rFonts w:ascii="Arial" w:hAnsi="Arial" w:cs="Arial"/>
                <w:sz w:val="20"/>
                <w:szCs w:val="20"/>
              </w:rPr>
              <w:lastRenderedPageBreak/>
              <w:t>Lista de Chequeo</w:t>
            </w:r>
          </w:p>
        </w:tc>
      </w:tr>
    </w:tbl>
    <w:p w14:paraId="2F4F188E" w14:textId="77777777" w:rsidR="00223F1B" w:rsidRPr="00BB464D" w:rsidRDefault="00223F1B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86DDC47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79A8375A" w14:textId="77777777" w:rsidR="00192264" w:rsidRDefault="00B53D0D" w:rsidP="00192264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b/>
        </w:rPr>
      </w:pPr>
      <w:r w:rsidRPr="00B65A25">
        <w:rPr>
          <w:rFonts w:ascii="Calibri" w:hAnsi="Calibri" w:cs="Calibri"/>
          <w:b/>
        </w:rPr>
        <w:t>GLOSARIO DE TÉRMINOS</w:t>
      </w:r>
    </w:p>
    <w:p w14:paraId="4560744D" w14:textId="77777777" w:rsidR="00966FEA" w:rsidRPr="00966FEA" w:rsidRDefault="00966FEA" w:rsidP="00966FEA">
      <w:pPr>
        <w:pStyle w:val="Textoindependiente"/>
        <w:spacing w:before="95" w:line="278" w:lineRule="auto"/>
        <w:ind w:right="23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Diagnóstico:</w:t>
      </w:r>
      <w:r w:rsidRPr="00966FEA">
        <w:rPr>
          <w:rFonts w:ascii="Arial" w:hAnsi="Arial" w:cs="Arial"/>
          <w:b/>
          <w:spacing w:val="-4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diagnóstico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son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resultados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arrojan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luego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estudio,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evaluación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análisis</w:t>
      </w:r>
      <w:r w:rsidRPr="00966FEA">
        <w:rPr>
          <w:rFonts w:ascii="Arial" w:hAnsi="Arial" w:cs="Arial"/>
          <w:spacing w:val="-54"/>
        </w:rPr>
        <w:t xml:space="preserve"> </w:t>
      </w:r>
      <w:r w:rsidRPr="00966FEA">
        <w:rPr>
          <w:rFonts w:ascii="Arial" w:hAnsi="Arial" w:cs="Arial"/>
        </w:rPr>
        <w:t>sobre determinado ámbito u objeto. El diagnóstico tiene como propósito reflejar la situación de un cuerpo,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estado o sistema para que luego se proceda a realizar una acción o tratamiento que ya se preveía realizar o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 partir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resultados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4"/>
        </w:rPr>
        <w:t xml:space="preserve"> </w:t>
      </w:r>
      <w:r w:rsidRPr="00966FEA">
        <w:rPr>
          <w:rFonts w:ascii="Arial" w:hAnsi="Arial" w:cs="Arial"/>
        </w:rPr>
        <w:t>diagnóstico se decide llevar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cabo.</w:t>
      </w:r>
    </w:p>
    <w:p w14:paraId="205A8A83" w14:textId="77777777" w:rsidR="00966FEA" w:rsidRPr="00966FEA" w:rsidRDefault="00966FEA" w:rsidP="00966FEA">
      <w:pPr>
        <w:pStyle w:val="Textoindependiente"/>
        <w:spacing w:before="191" w:line="242" w:lineRule="auto"/>
        <w:ind w:right="236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Capacitación: </w:t>
      </w:r>
      <w:r w:rsidRPr="00966FEA">
        <w:rPr>
          <w:rFonts w:ascii="Arial" w:hAnsi="Arial" w:cs="Arial"/>
        </w:rPr>
        <w:t>es la adquisición de conocimientos técnicos, teóricos y prácticos que van a contribuir 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desarrollo del individuos en el desempeño de una actividad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 puedo señalar, entonces, que el concepto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capacitación es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</w:rPr>
        <w:t>mucho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más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abarcador.</w:t>
      </w:r>
    </w:p>
    <w:p w14:paraId="4C808394" w14:textId="77777777" w:rsidR="00966FEA" w:rsidRPr="00966FEA" w:rsidRDefault="00966FEA" w:rsidP="00966FEA">
      <w:pPr>
        <w:pStyle w:val="Textoindependiente"/>
        <w:spacing w:before="191" w:line="244" w:lineRule="auto"/>
        <w:ind w:right="235"/>
        <w:jc w:val="both"/>
        <w:rPr>
          <w:rFonts w:ascii="Arial" w:hAnsi="Arial" w:cs="Arial"/>
        </w:rPr>
      </w:pPr>
      <w:r w:rsidRPr="00966FEA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F71DF2" wp14:editId="6B44AA7F">
                <wp:simplePos x="0" y="0"/>
                <wp:positionH relativeFrom="page">
                  <wp:posOffset>2637155</wp:posOffset>
                </wp:positionH>
                <wp:positionV relativeFrom="paragraph">
                  <wp:posOffset>401955</wp:posOffset>
                </wp:positionV>
                <wp:extent cx="658495" cy="8890"/>
                <wp:effectExtent l="0" t="0" r="0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" cy="8890"/>
                        </a:xfrm>
                        <a:prstGeom prst="rect">
                          <a:avLst/>
                        </a:prstGeom>
                        <a:solidFill>
                          <a:srgbClr val="0D2D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6054A5" id="Rectángulo 8" o:spid="_x0000_s1026" style="position:absolute;margin-left:207.65pt;margin-top:31.65pt;width:51.8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" fillcolor="#0d2d46" stroked="f">
                <w10:wrap anchorx="page"/>
              </v:rect>
            </w:pict>
          </mc:Fallback>
        </mc:AlternateContent>
      </w:r>
      <w:r w:rsidRPr="00966FEA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4DC552" wp14:editId="7697A5F0">
                <wp:simplePos x="0" y="0"/>
                <wp:positionH relativeFrom="page">
                  <wp:posOffset>6024880</wp:posOffset>
                </wp:positionH>
                <wp:positionV relativeFrom="paragraph">
                  <wp:posOffset>401955</wp:posOffset>
                </wp:positionV>
                <wp:extent cx="902335" cy="8890"/>
                <wp:effectExtent l="0" t="0" r="0" b="0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8890"/>
                        </a:xfrm>
                        <a:prstGeom prst="rect">
                          <a:avLst/>
                        </a:prstGeom>
                        <a:solidFill>
                          <a:srgbClr val="0D2D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E2C73F6" id="Rectángulo 5" o:spid="_x0000_s1026" style="position:absolute;margin-left:474.4pt;margin-top:31.65pt;width:71.05pt;height:.7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" fillcolor="#0d2d46" stroked="f">
                <w10:wrap anchorx="page"/>
              </v:rect>
            </w:pict>
          </mc:Fallback>
        </mc:AlternateContent>
      </w:r>
      <w:r w:rsidRPr="00966FEA">
        <w:rPr>
          <w:rFonts w:ascii="Arial" w:hAnsi="Arial" w:cs="Arial"/>
          <w:b/>
        </w:rPr>
        <w:t>Métodos para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  <w:b/>
        </w:rPr>
        <w:t>recolectar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  <w:b/>
        </w:rPr>
        <w:t xml:space="preserve">información: </w:t>
      </w:r>
      <w:r w:rsidRPr="00966FEA">
        <w:rPr>
          <w:rFonts w:ascii="Arial" w:hAnsi="Arial" w:cs="Arial"/>
        </w:rPr>
        <w:t>medio a través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el investigador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relaciona con los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participantes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para obtener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4"/>
        </w:rPr>
        <w:t xml:space="preserve"> </w:t>
      </w:r>
      <w:hyperlink r:id="rId18">
        <w:r w:rsidRPr="00966FEA">
          <w:rPr>
            <w:rFonts w:ascii="Arial" w:hAnsi="Arial" w:cs="Arial"/>
            <w:color w:val="0D2D46"/>
          </w:rPr>
          <w:t>información</w:t>
        </w:r>
        <w:r w:rsidRPr="00966FEA">
          <w:rPr>
            <w:rFonts w:ascii="Arial" w:hAnsi="Arial" w:cs="Arial"/>
            <w:color w:val="0D2D46"/>
            <w:spacing w:val="1"/>
          </w:rPr>
          <w:t xml:space="preserve"> </w:t>
        </w:r>
      </w:hyperlink>
      <w:r w:rsidRPr="00966FEA">
        <w:rPr>
          <w:rFonts w:ascii="Arial" w:hAnsi="Arial" w:cs="Arial"/>
        </w:rPr>
        <w:t>necesaria que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le permita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lograr 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objetivos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3"/>
        </w:rPr>
        <w:t xml:space="preserve"> </w:t>
      </w:r>
      <w:hyperlink r:id="rId19">
        <w:r w:rsidRPr="00966FEA">
          <w:rPr>
            <w:rFonts w:ascii="Arial" w:hAnsi="Arial" w:cs="Arial"/>
            <w:color w:val="0D2D46"/>
          </w:rPr>
          <w:t>la</w:t>
        </w:r>
        <w:r w:rsidRPr="00966FEA">
          <w:rPr>
            <w:rFonts w:ascii="Arial" w:hAnsi="Arial" w:cs="Arial"/>
            <w:color w:val="0D2D46"/>
            <w:spacing w:val="-5"/>
          </w:rPr>
          <w:t xml:space="preserve"> </w:t>
        </w:r>
        <w:r w:rsidRPr="00966FEA">
          <w:rPr>
            <w:rFonts w:ascii="Arial" w:hAnsi="Arial" w:cs="Arial"/>
            <w:color w:val="0D2D46"/>
          </w:rPr>
          <w:t>investigación.</w:t>
        </w:r>
      </w:hyperlink>
    </w:p>
    <w:p w14:paraId="7944A33F" w14:textId="77777777" w:rsidR="00966FEA" w:rsidRPr="00966FEA" w:rsidRDefault="00966FEA" w:rsidP="00966FEA">
      <w:pPr>
        <w:pStyle w:val="Textoindependiente"/>
        <w:spacing w:before="189" w:line="242" w:lineRule="auto"/>
        <w:ind w:right="23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Gestión humana: </w:t>
      </w:r>
      <w:r w:rsidRPr="00966FEA">
        <w:rPr>
          <w:rFonts w:ascii="Arial" w:hAnsi="Arial" w:cs="Arial"/>
        </w:rPr>
        <w:t>Se define la Gestión Humana, como gestión o actuación, como entidad organizacional 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como disciplina científica, y las características de los métodos para su abordaje, como modelo teórico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consecuente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 los enfoques gerenciales de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Gestión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Conocimiento,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Capital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Intelectual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Aprendizaje Organizacional dentro de los cuales el factor humano ocupa un lugar central y protagónico, lo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 los diferencia de etapas anteriores del pensamiento organizativo y relativo al factor humano en las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organizaciones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su dirección.</w:t>
      </w:r>
    </w:p>
    <w:p w14:paraId="5937A9F6" w14:textId="77777777" w:rsidR="00966FEA" w:rsidRPr="00966FEA" w:rsidRDefault="00966FEA" w:rsidP="00966FEA">
      <w:pPr>
        <w:pStyle w:val="Textoindependiente"/>
        <w:spacing w:before="191" w:line="244" w:lineRule="auto"/>
        <w:ind w:right="243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Evaluación del desempeño: </w:t>
      </w:r>
      <w:r w:rsidRPr="00966FEA">
        <w:rPr>
          <w:rFonts w:ascii="Arial" w:hAnsi="Arial" w:cs="Arial"/>
        </w:rPr>
        <w:t>Acción sistemática de evaluar la conducta y el trabajo de una persona con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relación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sus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responsabilidades.</w:t>
      </w:r>
    </w:p>
    <w:p w14:paraId="478028CB" w14:textId="77777777" w:rsidR="00966FEA" w:rsidRPr="00966FEA" w:rsidRDefault="00966FEA" w:rsidP="00966FEA">
      <w:pPr>
        <w:pStyle w:val="Textoindependiente"/>
        <w:spacing w:line="280" w:lineRule="auto"/>
        <w:ind w:right="239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Ascenso: </w:t>
      </w:r>
      <w:r w:rsidRPr="00966FEA">
        <w:rPr>
          <w:rFonts w:ascii="Arial" w:hAnsi="Arial" w:cs="Arial"/>
        </w:rPr>
        <w:t>Reconocimiento al trabajador por parte de la empresa de una categoría superior. El ascenso se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producirá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teniendo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en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cuenta</w:t>
      </w:r>
      <w:r w:rsidRPr="00966FEA">
        <w:rPr>
          <w:rFonts w:ascii="Arial" w:hAnsi="Arial" w:cs="Arial"/>
          <w:spacing w:val="-10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formación,</w:t>
      </w:r>
      <w:r w:rsidRPr="00966FEA">
        <w:rPr>
          <w:rFonts w:ascii="Arial" w:hAnsi="Arial" w:cs="Arial"/>
          <w:spacing w:val="-7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</w:rPr>
        <w:t>méritos</w:t>
      </w:r>
      <w:r w:rsidRPr="00966FEA">
        <w:rPr>
          <w:rFonts w:ascii="Arial" w:hAnsi="Arial" w:cs="Arial"/>
          <w:spacing w:val="-12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antigüedad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trabajador,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-13"/>
        </w:rPr>
        <w:t xml:space="preserve"> </w:t>
      </w:r>
      <w:r w:rsidRPr="00966FEA">
        <w:rPr>
          <w:rFonts w:ascii="Arial" w:hAnsi="Arial" w:cs="Arial"/>
        </w:rPr>
        <w:t>facultades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2"/>
        </w:rPr>
        <w:t xml:space="preserve"> </w:t>
      </w:r>
      <w:r w:rsidRPr="00966FEA">
        <w:rPr>
          <w:rFonts w:ascii="Arial" w:hAnsi="Arial" w:cs="Arial"/>
        </w:rPr>
        <w:t>empresario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organizar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empresa,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y siempre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aplicando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lo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haya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pactado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en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convenio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colectivo.</w:t>
      </w:r>
    </w:p>
    <w:p w14:paraId="1AA9D934" w14:textId="77777777" w:rsidR="00966FEA" w:rsidRPr="00966FEA" w:rsidRDefault="00966FEA" w:rsidP="00966FEA">
      <w:pPr>
        <w:pStyle w:val="Textoindependiente"/>
        <w:spacing w:before="187" w:line="285" w:lineRule="auto"/>
        <w:ind w:right="24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Capacidad: </w:t>
      </w:r>
      <w:r w:rsidRPr="00966FEA">
        <w:rPr>
          <w:rFonts w:ascii="Arial" w:hAnsi="Arial" w:cs="Arial"/>
        </w:rPr>
        <w:t>Aptitud para desarrollar un trabajo. Cualidad, facultad o atributo físico o intelectual. En gestión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 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recursos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humanos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 identifica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con habilidad.</w:t>
      </w:r>
    </w:p>
    <w:p w14:paraId="00FE511F" w14:textId="77777777" w:rsidR="00966FEA" w:rsidRPr="00966FEA" w:rsidRDefault="00966FEA" w:rsidP="00966FEA">
      <w:pPr>
        <w:pStyle w:val="Textoindependiente"/>
        <w:spacing w:before="182" w:line="280" w:lineRule="auto"/>
        <w:ind w:right="24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Capital humano: </w:t>
      </w:r>
      <w:r w:rsidRPr="00966FEA">
        <w:rPr>
          <w:rFonts w:ascii="Arial" w:hAnsi="Arial" w:cs="Arial"/>
        </w:rPr>
        <w:t>Personal al servicio de la empresa. Toda aquella inversión que redunde en una mayor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cualificación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preparación 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una persona.</w:t>
      </w:r>
    </w:p>
    <w:p w14:paraId="377AD2B3" w14:textId="77777777" w:rsidR="00966FEA" w:rsidRPr="00966FEA" w:rsidRDefault="00966FEA" w:rsidP="00966FEA">
      <w:pPr>
        <w:pStyle w:val="Textoindependiente"/>
        <w:spacing w:before="192" w:line="278" w:lineRule="auto"/>
        <w:ind w:left="120" w:right="23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Competencia: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</w:rPr>
        <w:t>“Capacidad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–de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trabajador–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para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desempeñar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tareas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inherentes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empleo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determinado” (OIT, 1991). Una competencia se puede caracterizar por su nivel (en función de la complejidad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y de la diversidad de las tareas) y por su especialización (en función de la amplitud de los conocimientos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  <w:spacing w:val="-1"/>
        </w:rPr>
        <w:t>exigidos,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  <w:spacing w:val="-1"/>
        </w:rPr>
        <w:t>los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  <w:spacing w:val="-1"/>
        </w:rPr>
        <w:t>útiles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14"/>
        </w:rPr>
        <w:t xml:space="preserve"> </w:t>
      </w:r>
      <w:r w:rsidRPr="00966FEA">
        <w:rPr>
          <w:rFonts w:ascii="Arial" w:hAnsi="Arial" w:cs="Arial"/>
        </w:rPr>
        <w:t>máquinas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utilizados,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material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sobre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trabaja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con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trabajó,</w:t>
      </w:r>
      <w:r w:rsidRPr="00966FEA">
        <w:rPr>
          <w:rFonts w:ascii="Arial" w:hAnsi="Arial" w:cs="Arial"/>
          <w:spacing w:val="-7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la naturaleza 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bienes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servicios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producidos.</w:t>
      </w:r>
    </w:p>
    <w:p w14:paraId="7DF1FEF5" w14:textId="77777777" w:rsidR="00966FEA" w:rsidRPr="00966FEA" w:rsidRDefault="00966FEA" w:rsidP="00966FEA">
      <w:pPr>
        <w:pStyle w:val="Textoindependiente"/>
        <w:spacing w:before="189" w:line="280" w:lineRule="auto"/>
        <w:ind w:left="120" w:right="241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lastRenderedPageBreak/>
        <w:t xml:space="preserve">Competencia técnica: </w:t>
      </w:r>
      <w:r w:rsidRPr="00966FEA">
        <w:rPr>
          <w:rFonts w:ascii="Arial" w:hAnsi="Arial" w:cs="Arial"/>
        </w:rPr>
        <w:t>Dominio que el experto tiene de las tareas, contenidos, conocimientos y destrezas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exigidas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por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su trabajo.</w:t>
      </w:r>
    </w:p>
    <w:p w14:paraId="47CEF1D1" w14:textId="77777777" w:rsidR="00966FEA" w:rsidRPr="00966FEA" w:rsidRDefault="00966FEA" w:rsidP="00966FEA">
      <w:pPr>
        <w:pStyle w:val="Textoindependiente"/>
        <w:spacing w:before="191" w:line="278" w:lineRule="auto"/>
        <w:ind w:left="120" w:right="236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Condiciones</w:t>
      </w:r>
      <w:r w:rsidRPr="00966FEA">
        <w:rPr>
          <w:rFonts w:ascii="Arial" w:hAnsi="Arial" w:cs="Arial"/>
          <w:b/>
          <w:spacing w:val="-11"/>
        </w:rPr>
        <w:t xml:space="preserve"> </w:t>
      </w:r>
      <w:r w:rsidRPr="00966FEA">
        <w:rPr>
          <w:rFonts w:ascii="Arial" w:hAnsi="Arial" w:cs="Arial"/>
          <w:b/>
        </w:rPr>
        <w:t>de</w:t>
      </w:r>
      <w:r w:rsidRPr="00966FEA">
        <w:rPr>
          <w:rFonts w:ascii="Arial" w:hAnsi="Arial" w:cs="Arial"/>
          <w:b/>
          <w:spacing w:val="-6"/>
        </w:rPr>
        <w:t xml:space="preserve"> </w:t>
      </w:r>
      <w:r w:rsidRPr="00966FEA">
        <w:rPr>
          <w:rFonts w:ascii="Arial" w:hAnsi="Arial" w:cs="Arial"/>
          <w:b/>
        </w:rPr>
        <w:t>trabajo:</w:t>
      </w:r>
      <w:r w:rsidRPr="00966FEA">
        <w:rPr>
          <w:rFonts w:ascii="Arial" w:hAnsi="Arial" w:cs="Arial"/>
          <w:b/>
          <w:spacing w:val="-6"/>
        </w:rPr>
        <w:t xml:space="preserve"> </w:t>
      </w:r>
      <w:r w:rsidRPr="00966FEA">
        <w:rPr>
          <w:rFonts w:ascii="Arial" w:hAnsi="Arial" w:cs="Arial"/>
        </w:rPr>
        <w:t>(i)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Conjunto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aspectos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físicos,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legales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sociales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crean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medio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ambiente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un puesto y grupo de trabajo, y (ii) conjunto de factores físicos, sociales y organizativos que constituyen 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contexto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en que una persona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trabajadora desarrolla sus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tareas.</w:t>
      </w:r>
    </w:p>
    <w:p w14:paraId="691FBFA8" w14:textId="77777777" w:rsidR="00966FEA" w:rsidRPr="00966FEA" w:rsidRDefault="00966FEA" w:rsidP="00966FEA">
      <w:pPr>
        <w:pStyle w:val="Textoindependiente"/>
        <w:spacing w:before="194" w:line="278" w:lineRule="auto"/>
        <w:ind w:left="120" w:right="24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Cualificación profesional: </w:t>
      </w:r>
      <w:r w:rsidRPr="00966FEA">
        <w:rPr>
          <w:rFonts w:ascii="Arial" w:hAnsi="Arial" w:cs="Arial"/>
        </w:rPr>
        <w:t>La especial preparación adquirida para el desempeño de una tarea o profesión.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Una persona cualificada posee un excelente dominio conceptual y técnico sobre la materia propia de su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especialidad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3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destrezas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habilidades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necesarias.</w:t>
      </w:r>
    </w:p>
    <w:p w14:paraId="02087CFB" w14:textId="77777777" w:rsidR="00966FEA" w:rsidRDefault="00966FEA" w:rsidP="00966FEA">
      <w:pPr>
        <w:spacing w:line="198" w:lineRule="exact"/>
        <w:ind w:left="120"/>
        <w:jc w:val="both"/>
        <w:rPr>
          <w:rFonts w:ascii="Arial" w:hAnsi="Arial" w:cs="Arial"/>
          <w:sz w:val="20"/>
          <w:szCs w:val="20"/>
        </w:rPr>
      </w:pPr>
      <w:r w:rsidRPr="00966FEA">
        <w:rPr>
          <w:rFonts w:ascii="Arial" w:hAnsi="Arial" w:cs="Arial"/>
          <w:b/>
          <w:sz w:val="20"/>
          <w:szCs w:val="20"/>
        </w:rPr>
        <w:t>Descripción del</w:t>
      </w:r>
      <w:r w:rsidRPr="00966FEA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puesto</w:t>
      </w:r>
      <w:r w:rsidRPr="00966FEA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de</w:t>
      </w:r>
      <w:r w:rsidRPr="00966FEA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trabajo:</w:t>
      </w:r>
      <w:r w:rsidRPr="00966FEA">
        <w:rPr>
          <w:rFonts w:ascii="Arial" w:hAnsi="Arial" w:cs="Arial"/>
          <w:b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Documento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escrito</w:t>
      </w:r>
      <w:r w:rsidRPr="00966FEA">
        <w:rPr>
          <w:rFonts w:ascii="Arial" w:hAnsi="Arial" w:cs="Arial"/>
          <w:spacing w:val="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en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el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cual</w:t>
      </w:r>
      <w:r w:rsidRPr="00966FEA">
        <w:rPr>
          <w:rFonts w:ascii="Arial" w:hAnsi="Arial" w:cs="Arial"/>
          <w:spacing w:val="7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se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identifica, define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y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describe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un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puesto  de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trabajo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en</w:t>
      </w:r>
      <w:r w:rsidRPr="00966FEA">
        <w:rPr>
          <w:rFonts w:ascii="Arial" w:hAnsi="Arial" w:cs="Arial"/>
          <w:spacing w:val="-6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función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sus</w:t>
      </w:r>
      <w:r w:rsidRPr="00966FEA">
        <w:rPr>
          <w:rFonts w:ascii="Arial" w:hAnsi="Arial" w:cs="Arial"/>
          <w:spacing w:val="-4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cometidos,</w:t>
      </w:r>
      <w:r w:rsidRPr="00966FEA">
        <w:rPr>
          <w:rFonts w:ascii="Arial" w:hAnsi="Arial" w:cs="Arial"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responsabilidades,</w:t>
      </w:r>
      <w:r w:rsidRPr="00966FEA">
        <w:rPr>
          <w:rFonts w:ascii="Arial" w:hAnsi="Arial" w:cs="Arial"/>
          <w:spacing w:val="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condiciones</w:t>
      </w:r>
      <w:r w:rsidRPr="00966FEA">
        <w:rPr>
          <w:rFonts w:ascii="Arial" w:hAnsi="Arial" w:cs="Arial"/>
          <w:spacing w:val="-4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trabajo</w:t>
      </w:r>
      <w:r>
        <w:rPr>
          <w:rFonts w:ascii="Arial" w:hAnsi="Arial" w:cs="Arial"/>
          <w:spacing w:val="-1"/>
          <w:sz w:val="20"/>
          <w:szCs w:val="20"/>
        </w:rPr>
        <w:t xml:space="preserve"> y </w:t>
      </w:r>
      <w:r w:rsidRPr="00966FEA">
        <w:rPr>
          <w:rFonts w:ascii="Arial" w:hAnsi="Arial" w:cs="Arial"/>
          <w:sz w:val="20"/>
          <w:szCs w:val="20"/>
        </w:rPr>
        <w:t>especificaciones</w:t>
      </w:r>
    </w:p>
    <w:p w14:paraId="1AAF60B5" w14:textId="77777777" w:rsidR="00C120D2" w:rsidRPr="00C120D2" w:rsidRDefault="00C120D2" w:rsidP="00966FEA">
      <w:pPr>
        <w:spacing w:line="198" w:lineRule="exact"/>
        <w:ind w:left="120"/>
        <w:jc w:val="both"/>
        <w:rPr>
          <w:rFonts w:ascii="Arial" w:hAnsi="Arial" w:cs="Arial"/>
          <w:sz w:val="20"/>
          <w:szCs w:val="20"/>
        </w:rPr>
      </w:pPr>
      <w:r w:rsidRPr="00C120D2">
        <w:rPr>
          <w:rFonts w:ascii="Arial" w:hAnsi="Arial" w:cs="Arial"/>
          <w:b/>
          <w:sz w:val="20"/>
          <w:szCs w:val="20"/>
        </w:rPr>
        <w:t xml:space="preserve">Cualificación: </w:t>
      </w:r>
      <w:r w:rsidRPr="00C120D2">
        <w:rPr>
          <w:rFonts w:ascii="Arial" w:hAnsi="Arial" w:cs="Arial"/>
          <w:sz w:val="20"/>
          <w:szCs w:val="20"/>
        </w:rPr>
        <w:t>Término genérico que se utiliza para referirse a la capacitación general de un trabajador,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entendiendo por tal un conjunto de conocimientos, capacidades y competencias que permitan al trabajador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no solo comprender y dominar una situación profesional específica y reproducirla en su entorno y en el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conjunto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del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proceso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productivo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sino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también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transferir</w:t>
      </w:r>
      <w:r w:rsidRPr="00C120D2">
        <w:rPr>
          <w:rFonts w:ascii="Arial" w:hAnsi="Arial" w:cs="Arial"/>
          <w:spacing w:val="-12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esa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situación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profesional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a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otras</w:t>
      </w:r>
      <w:r w:rsidRPr="00C120D2">
        <w:rPr>
          <w:rFonts w:ascii="Arial" w:hAnsi="Arial" w:cs="Arial"/>
          <w:spacing w:val="-13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situaciones</w:t>
      </w:r>
      <w:r w:rsidRPr="00C120D2">
        <w:rPr>
          <w:rFonts w:ascii="Arial" w:hAnsi="Arial" w:cs="Arial"/>
          <w:spacing w:val="-12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de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trabajo</w:t>
      </w:r>
      <w:r w:rsidRPr="00C120D2">
        <w:rPr>
          <w:rFonts w:ascii="Arial" w:hAnsi="Arial" w:cs="Arial"/>
          <w:spacing w:val="-53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dentro o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fuera de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la propia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empresa</w:t>
      </w:r>
    </w:p>
    <w:p w14:paraId="551DCA16" w14:textId="77777777" w:rsidR="00192264" w:rsidRPr="00B53D0D" w:rsidRDefault="00192264" w:rsidP="00192264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14:paraId="72DE7FA9" w14:textId="77777777" w:rsidR="00192264" w:rsidRPr="00192264" w:rsidRDefault="00192264" w:rsidP="00192264">
      <w:pPr>
        <w:spacing w:after="0"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5CD47625" w14:textId="77777777" w:rsidR="007239F9" w:rsidRPr="007239F9" w:rsidRDefault="007239F9" w:rsidP="007239F9">
      <w:pPr>
        <w:jc w:val="both"/>
        <w:rPr>
          <w:rFonts w:ascii="Arial" w:hAnsi="Arial" w:cs="Arial"/>
          <w:b/>
          <w:sz w:val="20"/>
          <w:szCs w:val="20"/>
        </w:rPr>
      </w:pPr>
    </w:p>
    <w:p w14:paraId="5DC55E1A" w14:textId="77777777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7. 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B464D" w14:paraId="117A21C7" w14:textId="77777777" w:rsidTr="004D67E6">
        <w:tc>
          <w:tcPr>
            <w:tcW w:w="1242" w:type="dxa"/>
            <w:tcBorders>
              <w:top w:val="nil"/>
              <w:left w:val="nil"/>
            </w:tcBorders>
          </w:tcPr>
          <w:p w14:paraId="77B8048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9929D43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38A7F4AC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14:paraId="1E624274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14:paraId="3A9C190F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</w:tr>
      <w:tr w:rsidR="00B53D0D" w:rsidRPr="00BB464D" w14:paraId="604653AD" w14:textId="77777777" w:rsidTr="004D67E6">
        <w:tc>
          <w:tcPr>
            <w:tcW w:w="1242" w:type="dxa"/>
          </w:tcPr>
          <w:p w14:paraId="156E9428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E36733C" w14:textId="77777777" w:rsidR="00B53D0D" w:rsidRPr="00BB464D" w:rsidRDefault="00A64528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Nidya Ximena Calderón </w:t>
            </w:r>
          </w:p>
        </w:tc>
        <w:tc>
          <w:tcPr>
            <w:tcW w:w="1559" w:type="dxa"/>
          </w:tcPr>
          <w:p w14:paraId="19EFA130" w14:textId="77777777" w:rsidR="00B53D0D" w:rsidRPr="00BB464D" w:rsidRDefault="00B65A25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14:paraId="1907607E" w14:textId="77777777" w:rsidR="00B53D0D" w:rsidRPr="00BB464D" w:rsidRDefault="00B65A25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CGTS-SENA</w:t>
            </w:r>
          </w:p>
        </w:tc>
        <w:tc>
          <w:tcPr>
            <w:tcW w:w="2551" w:type="dxa"/>
          </w:tcPr>
          <w:p w14:paraId="4B0D8223" w14:textId="77777777" w:rsidR="00B53D0D" w:rsidRPr="00BB464D" w:rsidRDefault="00192264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07 Febrero 2022</w:t>
            </w:r>
          </w:p>
        </w:tc>
      </w:tr>
    </w:tbl>
    <w:p w14:paraId="05050152" w14:textId="77777777" w:rsidR="00B53D0D" w:rsidRPr="00BB464D" w:rsidRDefault="00B53D0D" w:rsidP="00033399">
      <w:pPr>
        <w:spacing w:line="360" w:lineRule="auto"/>
        <w:rPr>
          <w:rFonts w:cs="Calibri"/>
        </w:rPr>
      </w:pPr>
    </w:p>
    <w:p w14:paraId="2C1068BA" w14:textId="77777777" w:rsidR="00B53D0D" w:rsidRPr="00BB464D" w:rsidRDefault="00B53D0D" w:rsidP="00033399">
      <w:pPr>
        <w:spacing w:line="360" w:lineRule="auto"/>
        <w:rPr>
          <w:rFonts w:cs="Calibri"/>
          <w:b/>
        </w:rPr>
      </w:pPr>
      <w:r w:rsidRPr="00BB464D">
        <w:rPr>
          <w:rFonts w:cs="Calibri"/>
          <w:b/>
        </w:rPr>
        <w:t xml:space="preserve">8. CONTROL DE CAMBIOS </w:t>
      </w:r>
      <w:r w:rsidRPr="00BB464D">
        <w:rPr>
          <w:rFonts w:cs="Calibri"/>
        </w:rPr>
        <w:t>(diligenciar únicamente si realiza ajustes a la guía)</w:t>
      </w:r>
    </w:p>
    <w:p w14:paraId="0C8E7B6B" w14:textId="77777777" w:rsidR="00B53D0D" w:rsidRPr="00BB464D" w:rsidRDefault="00B53D0D" w:rsidP="00033399">
      <w:pPr>
        <w:spacing w:line="360" w:lineRule="auto"/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6"/>
        <w:gridCol w:w="2612"/>
        <w:gridCol w:w="1537"/>
        <w:gridCol w:w="1552"/>
        <w:gridCol w:w="905"/>
        <w:gridCol w:w="1925"/>
      </w:tblGrid>
      <w:tr w:rsidR="00B53D0D" w:rsidRPr="00BB464D" w14:paraId="5A70920F" w14:textId="77777777" w:rsidTr="004F4269">
        <w:tc>
          <w:tcPr>
            <w:tcW w:w="1216" w:type="dxa"/>
            <w:tcBorders>
              <w:top w:val="nil"/>
              <w:left w:val="nil"/>
            </w:tcBorders>
          </w:tcPr>
          <w:p w14:paraId="51217529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12" w:type="dxa"/>
          </w:tcPr>
          <w:p w14:paraId="0B989611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37" w:type="dxa"/>
          </w:tcPr>
          <w:p w14:paraId="77C1BA6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552" w:type="dxa"/>
          </w:tcPr>
          <w:p w14:paraId="5E19E6E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905" w:type="dxa"/>
          </w:tcPr>
          <w:p w14:paraId="22BBF6C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  <w:tc>
          <w:tcPr>
            <w:tcW w:w="1925" w:type="dxa"/>
          </w:tcPr>
          <w:p w14:paraId="1FF6CF04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Razón del Cambio</w:t>
            </w:r>
          </w:p>
        </w:tc>
      </w:tr>
      <w:tr w:rsidR="00B53D0D" w:rsidRPr="00BB464D" w14:paraId="06769553" w14:textId="77777777" w:rsidTr="004F4269">
        <w:tc>
          <w:tcPr>
            <w:tcW w:w="1216" w:type="dxa"/>
          </w:tcPr>
          <w:p w14:paraId="2BA03FD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12" w:type="dxa"/>
          </w:tcPr>
          <w:p w14:paraId="3DBDCE48" w14:textId="77777777"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Nidya Ximena Calderón</w:t>
            </w:r>
          </w:p>
        </w:tc>
        <w:tc>
          <w:tcPr>
            <w:tcW w:w="1537" w:type="dxa"/>
          </w:tcPr>
          <w:p w14:paraId="359F7C52" w14:textId="77777777"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552" w:type="dxa"/>
          </w:tcPr>
          <w:p w14:paraId="4271194D" w14:textId="77777777"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CGTS-SENA</w:t>
            </w:r>
          </w:p>
        </w:tc>
        <w:tc>
          <w:tcPr>
            <w:tcW w:w="905" w:type="dxa"/>
          </w:tcPr>
          <w:p w14:paraId="07E46BB4" w14:textId="77777777" w:rsidR="00B53D0D" w:rsidRPr="00BB464D" w:rsidRDefault="004F426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30 Julio 2024</w:t>
            </w:r>
          </w:p>
        </w:tc>
        <w:tc>
          <w:tcPr>
            <w:tcW w:w="1925" w:type="dxa"/>
          </w:tcPr>
          <w:p w14:paraId="61048BDD" w14:textId="77777777" w:rsidR="00B53D0D" w:rsidRPr="00BB464D" w:rsidRDefault="004F426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 xml:space="preserve">Ajustes </w:t>
            </w:r>
          </w:p>
        </w:tc>
      </w:tr>
    </w:tbl>
    <w:p w14:paraId="0E4B442F" w14:textId="7DFFDF8A" w:rsidR="00E85AFD" w:rsidRPr="00BB464D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BB464D">
      <w:headerReference w:type="default" r:id="rId20"/>
      <w:footerReference w:type="default" r:id="rId21"/>
      <w:headerReference w:type="first" r:id="rId22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607E1" w14:textId="77777777" w:rsidR="008F3B2A" w:rsidRDefault="008F3B2A">
      <w:pPr>
        <w:spacing w:after="0" w:line="240" w:lineRule="auto"/>
      </w:pPr>
      <w:r>
        <w:separator/>
      </w:r>
    </w:p>
  </w:endnote>
  <w:endnote w:type="continuationSeparator" w:id="0">
    <w:p w14:paraId="0FEB34C1" w14:textId="77777777" w:rsidR="008F3B2A" w:rsidRDefault="008F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Arial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2E080" w14:textId="77777777" w:rsidR="004D67E6" w:rsidRDefault="004D67E6">
    <w:pPr>
      <w:pStyle w:val="Piedepgina"/>
      <w:jc w:val="right"/>
      <w:rPr>
        <w:color w:val="595959" w:themeColor="text1" w:themeTint="A6"/>
        <w:sz w:val="18"/>
      </w:rPr>
    </w:pPr>
  </w:p>
  <w:p w14:paraId="0B5B5336" w14:textId="77777777" w:rsidR="004D67E6" w:rsidRDefault="004D67E6" w:rsidP="00033399">
    <w:pPr>
      <w:pStyle w:val="Piedepgina"/>
      <w:jc w:val="center"/>
    </w:pPr>
    <w:r>
      <w:t>GFPI-F-135 V02</w:t>
    </w:r>
  </w:p>
  <w:p w14:paraId="499407BF" w14:textId="77777777" w:rsidR="004D67E6" w:rsidRDefault="004D67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F3B3A" w14:textId="77777777" w:rsidR="008F3B2A" w:rsidRDefault="008F3B2A">
      <w:pPr>
        <w:spacing w:after="0" w:line="240" w:lineRule="auto"/>
      </w:pPr>
      <w:r>
        <w:separator/>
      </w:r>
    </w:p>
  </w:footnote>
  <w:footnote w:type="continuationSeparator" w:id="0">
    <w:p w14:paraId="1368ECCF" w14:textId="77777777" w:rsidR="008F3B2A" w:rsidRDefault="008F3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F71C4" w14:textId="77777777" w:rsidR="004D67E6" w:rsidRDefault="004D67E6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7B7C5A92" w14:textId="77777777" w:rsidR="004D67E6" w:rsidRDefault="004D67E6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n-US"/>
      </w:rPr>
      <w:drawing>
        <wp:inline distT="0" distB="0" distL="0" distR="0" wp14:anchorId="68DE193A" wp14:editId="2B7AA827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EE41E" w14:textId="77777777" w:rsidR="004D67E6" w:rsidRDefault="004D67E6">
    <w:pPr>
      <w:pStyle w:val="Encabezado"/>
      <w:rPr>
        <w:noProof/>
        <w:lang w:val="es-ES" w:eastAsia="es-ES"/>
      </w:rPr>
    </w:pPr>
  </w:p>
  <w:p w14:paraId="3E2240AB" w14:textId="77777777" w:rsidR="004D67E6" w:rsidRDefault="004D67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pt;height:11.2pt" o:bullet="t">
        <v:imagedata r:id="rId1" o:title="mso4BA6"/>
      </v:shape>
    </w:pict>
  </w:numPicBullet>
  <w:abstractNum w:abstractNumId="0" w15:restartNumberingAfterBreak="0">
    <w:nsid w:val="00463AAA"/>
    <w:multiLevelType w:val="multilevel"/>
    <w:tmpl w:val="488A548A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41" w:hanging="361"/>
        <w:jc w:val="left"/>
      </w:pPr>
      <w:rPr>
        <w:rFonts w:hint="default"/>
        <w:b/>
        <w:bCs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588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53917E1"/>
    <w:multiLevelType w:val="multilevel"/>
    <w:tmpl w:val="71846D4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175798"/>
    <w:multiLevelType w:val="hybridMultilevel"/>
    <w:tmpl w:val="B0B4A0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1271B"/>
    <w:multiLevelType w:val="hybridMultilevel"/>
    <w:tmpl w:val="BBD67294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D6265"/>
    <w:multiLevelType w:val="multilevel"/>
    <w:tmpl w:val="157A50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EA133A"/>
    <w:multiLevelType w:val="hybridMultilevel"/>
    <w:tmpl w:val="99FE4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D4382"/>
    <w:multiLevelType w:val="multilevel"/>
    <w:tmpl w:val="488A548A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41" w:hanging="361"/>
        <w:jc w:val="left"/>
      </w:pPr>
      <w:rPr>
        <w:rFonts w:hint="default"/>
        <w:b/>
        <w:bCs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588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228A3916"/>
    <w:multiLevelType w:val="hybridMultilevel"/>
    <w:tmpl w:val="BF6E5D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D3AF9"/>
    <w:multiLevelType w:val="multilevel"/>
    <w:tmpl w:val="87B8390C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841" w:hanging="721"/>
        <w:jc w:val="left"/>
      </w:pPr>
      <w:rPr>
        <w:rFonts w:hint="default"/>
        <w:spacing w:val="-2"/>
        <w:w w:val="100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504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721"/>
      </w:pPr>
      <w:rPr>
        <w:rFonts w:hint="default"/>
        <w:lang w:val="es-ES" w:eastAsia="en-US" w:bidi="ar-SA"/>
      </w:rPr>
    </w:lvl>
  </w:abstractNum>
  <w:abstractNum w:abstractNumId="9" w15:restartNumberingAfterBreak="0">
    <w:nsid w:val="25E448AD"/>
    <w:multiLevelType w:val="multilevel"/>
    <w:tmpl w:val="A126BBD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FDA0526"/>
    <w:multiLevelType w:val="hybridMultilevel"/>
    <w:tmpl w:val="F3F499A6"/>
    <w:lvl w:ilvl="0" w:tplc="E46EF4A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A602C"/>
    <w:multiLevelType w:val="hybridMultilevel"/>
    <w:tmpl w:val="681EE5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63D2"/>
    <w:multiLevelType w:val="hybridMultilevel"/>
    <w:tmpl w:val="71123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C3298"/>
    <w:multiLevelType w:val="hybridMultilevel"/>
    <w:tmpl w:val="397EF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416F5"/>
    <w:multiLevelType w:val="hybridMultilevel"/>
    <w:tmpl w:val="E0B042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C0082"/>
    <w:multiLevelType w:val="hybridMultilevel"/>
    <w:tmpl w:val="55AC1364"/>
    <w:lvl w:ilvl="0" w:tplc="355C94E2">
      <w:start w:val="1"/>
      <w:numFmt w:val="decimal"/>
      <w:lvlText w:val="%1."/>
      <w:lvlJc w:val="left"/>
      <w:pPr>
        <w:ind w:left="480" w:hanging="361"/>
        <w:jc w:val="left"/>
      </w:pPr>
      <w:rPr>
        <w:rFonts w:hint="default"/>
        <w:spacing w:val="-2"/>
        <w:w w:val="100"/>
        <w:lang w:val="es-ES" w:eastAsia="en-US" w:bidi="ar-SA"/>
      </w:rPr>
    </w:lvl>
    <w:lvl w:ilvl="1" w:tplc="35BE3EA8">
      <w:numFmt w:val="bullet"/>
      <w:lvlText w:val="•"/>
      <w:lvlJc w:val="left"/>
      <w:pPr>
        <w:ind w:left="1432" w:hanging="361"/>
      </w:pPr>
      <w:rPr>
        <w:rFonts w:hint="default"/>
        <w:lang w:val="es-ES" w:eastAsia="en-US" w:bidi="ar-SA"/>
      </w:rPr>
    </w:lvl>
    <w:lvl w:ilvl="2" w:tplc="1E32B44A">
      <w:numFmt w:val="bullet"/>
      <w:lvlText w:val="•"/>
      <w:lvlJc w:val="left"/>
      <w:pPr>
        <w:ind w:left="2384" w:hanging="361"/>
      </w:pPr>
      <w:rPr>
        <w:rFonts w:hint="default"/>
        <w:lang w:val="es-ES" w:eastAsia="en-US" w:bidi="ar-SA"/>
      </w:rPr>
    </w:lvl>
    <w:lvl w:ilvl="3" w:tplc="EFAC3256">
      <w:numFmt w:val="bullet"/>
      <w:lvlText w:val="•"/>
      <w:lvlJc w:val="left"/>
      <w:pPr>
        <w:ind w:left="3336" w:hanging="361"/>
      </w:pPr>
      <w:rPr>
        <w:rFonts w:hint="default"/>
        <w:lang w:val="es-ES" w:eastAsia="en-US" w:bidi="ar-SA"/>
      </w:rPr>
    </w:lvl>
    <w:lvl w:ilvl="4" w:tplc="6A141A0A">
      <w:numFmt w:val="bullet"/>
      <w:lvlText w:val="•"/>
      <w:lvlJc w:val="left"/>
      <w:pPr>
        <w:ind w:left="4288" w:hanging="361"/>
      </w:pPr>
      <w:rPr>
        <w:rFonts w:hint="default"/>
        <w:lang w:val="es-ES" w:eastAsia="en-US" w:bidi="ar-SA"/>
      </w:rPr>
    </w:lvl>
    <w:lvl w:ilvl="5" w:tplc="6D6A1922">
      <w:numFmt w:val="bullet"/>
      <w:lvlText w:val="•"/>
      <w:lvlJc w:val="left"/>
      <w:pPr>
        <w:ind w:left="5240" w:hanging="361"/>
      </w:pPr>
      <w:rPr>
        <w:rFonts w:hint="default"/>
        <w:lang w:val="es-ES" w:eastAsia="en-US" w:bidi="ar-SA"/>
      </w:rPr>
    </w:lvl>
    <w:lvl w:ilvl="6" w:tplc="A718DDB8">
      <w:numFmt w:val="bullet"/>
      <w:lvlText w:val="•"/>
      <w:lvlJc w:val="left"/>
      <w:pPr>
        <w:ind w:left="6192" w:hanging="361"/>
      </w:pPr>
      <w:rPr>
        <w:rFonts w:hint="default"/>
        <w:lang w:val="es-ES" w:eastAsia="en-US" w:bidi="ar-SA"/>
      </w:rPr>
    </w:lvl>
    <w:lvl w:ilvl="7" w:tplc="6DDAE342">
      <w:numFmt w:val="bullet"/>
      <w:lvlText w:val="•"/>
      <w:lvlJc w:val="left"/>
      <w:pPr>
        <w:ind w:left="7144" w:hanging="361"/>
      </w:pPr>
      <w:rPr>
        <w:rFonts w:hint="default"/>
        <w:lang w:val="es-ES" w:eastAsia="en-US" w:bidi="ar-SA"/>
      </w:rPr>
    </w:lvl>
    <w:lvl w:ilvl="8" w:tplc="D5966408">
      <w:numFmt w:val="bullet"/>
      <w:lvlText w:val="•"/>
      <w:lvlJc w:val="left"/>
      <w:pPr>
        <w:ind w:left="8096" w:hanging="361"/>
      </w:pPr>
      <w:rPr>
        <w:rFonts w:hint="default"/>
        <w:lang w:val="es-ES" w:eastAsia="en-US" w:bidi="ar-SA"/>
      </w:rPr>
    </w:lvl>
  </w:abstractNum>
  <w:abstractNum w:abstractNumId="17" w15:restartNumberingAfterBreak="0">
    <w:nsid w:val="412B508F"/>
    <w:multiLevelType w:val="hybridMultilevel"/>
    <w:tmpl w:val="897822DE"/>
    <w:lvl w:ilvl="0" w:tplc="43964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A63A9E"/>
    <w:multiLevelType w:val="multilevel"/>
    <w:tmpl w:val="DBEA2E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AB3EF1"/>
    <w:multiLevelType w:val="hybridMultilevel"/>
    <w:tmpl w:val="DF2AF2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776F2"/>
    <w:multiLevelType w:val="hybridMultilevel"/>
    <w:tmpl w:val="0B921B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47850"/>
    <w:multiLevelType w:val="multilevel"/>
    <w:tmpl w:val="C9320DD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b/>
        <w:sz w:val="2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22" w15:restartNumberingAfterBreak="0">
    <w:nsid w:val="5849428A"/>
    <w:multiLevelType w:val="hybridMultilevel"/>
    <w:tmpl w:val="F3EC690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7692D"/>
    <w:multiLevelType w:val="hybridMultilevel"/>
    <w:tmpl w:val="839A16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E36D0"/>
    <w:multiLevelType w:val="hybridMultilevel"/>
    <w:tmpl w:val="8CDC4384"/>
    <w:lvl w:ilvl="0" w:tplc="905A38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5AC0B02"/>
    <w:multiLevelType w:val="multilevel"/>
    <w:tmpl w:val="F2960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801F74"/>
    <w:multiLevelType w:val="multilevel"/>
    <w:tmpl w:val="0B6A1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5"/>
  </w:num>
  <w:num w:numId="4">
    <w:abstractNumId w:val="23"/>
  </w:num>
  <w:num w:numId="5">
    <w:abstractNumId w:val="7"/>
  </w:num>
  <w:num w:numId="6">
    <w:abstractNumId w:val="24"/>
  </w:num>
  <w:num w:numId="7">
    <w:abstractNumId w:val="28"/>
  </w:num>
  <w:num w:numId="8">
    <w:abstractNumId w:val="17"/>
  </w:num>
  <w:num w:numId="9">
    <w:abstractNumId w:val="4"/>
  </w:num>
  <w:num w:numId="10">
    <w:abstractNumId w:val="22"/>
  </w:num>
  <w:num w:numId="11">
    <w:abstractNumId w:val="20"/>
  </w:num>
  <w:num w:numId="12">
    <w:abstractNumId w:val="19"/>
  </w:num>
  <w:num w:numId="13">
    <w:abstractNumId w:val="11"/>
  </w:num>
  <w:num w:numId="14">
    <w:abstractNumId w:val="13"/>
  </w:num>
  <w:num w:numId="15">
    <w:abstractNumId w:val="9"/>
  </w:num>
  <w:num w:numId="16">
    <w:abstractNumId w:val="15"/>
  </w:num>
  <w:num w:numId="17">
    <w:abstractNumId w:val="10"/>
  </w:num>
  <w:num w:numId="18">
    <w:abstractNumId w:val="2"/>
  </w:num>
  <w:num w:numId="19">
    <w:abstractNumId w:val="26"/>
  </w:num>
  <w:num w:numId="20">
    <w:abstractNumId w:val="14"/>
  </w:num>
  <w:num w:numId="21">
    <w:abstractNumId w:val="27"/>
  </w:num>
  <w:num w:numId="22">
    <w:abstractNumId w:val="1"/>
  </w:num>
  <w:num w:numId="23">
    <w:abstractNumId w:val="3"/>
  </w:num>
  <w:num w:numId="24">
    <w:abstractNumId w:val="21"/>
  </w:num>
  <w:num w:numId="25">
    <w:abstractNumId w:val="8"/>
  </w:num>
  <w:num w:numId="26">
    <w:abstractNumId w:val="0"/>
  </w:num>
  <w:num w:numId="27">
    <w:abstractNumId w:val="6"/>
  </w:num>
  <w:num w:numId="28">
    <w:abstractNumId w:val="16"/>
  </w:num>
  <w:num w:numId="29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05EEC"/>
    <w:rsid w:val="00033399"/>
    <w:rsid w:val="0004162E"/>
    <w:rsid w:val="0007461D"/>
    <w:rsid w:val="000A01A8"/>
    <w:rsid w:val="000D09FB"/>
    <w:rsid w:val="000D28D2"/>
    <w:rsid w:val="000E2F79"/>
    <w:rsid w:val="000E70DF"/>
    <w:rsid w:val="000F2166"/>
    <w:rsid w:val="00117BFB"/>
    <w:rsid w:val="00141399"/>
    <w:rsid w:val="00156642"/>
    <w:rsid w:val="00157E15"/>
    <w:rsid w:val="001604EB"/>
    <w:rsid w:val="00163C92"/>
    <w:rsid w:val="00174851"/>
    <w:rsid w:val="00192264"/>
    <w:rsid w:val="001C508E"/>
    <w:rsid w:val="0022389A"/>
    <w:rsid w:val="00223F1B"/>
    <w:rsid w:val="00254875"/>
    <w:rsid w:val="002567DB"/>
    <w:rsid w:val="00270670"/>
    <w:rsid w:val="00272509"/>
    <w:rsid w:val="002D12AD"/>
    <w:rsid w:val="002E0F5A"/>
    <w:rsid w:val="0030064D"/>
    <w:rsid w:val="003232D5"/>
    <w:rsid w:val="0035690A"/>
    <w:rsid w:val="003604FD"/>
    <w:rsid w:val="003B2FA3"/>
    <w:rsid w:val="003C7DD7"/>
    <w:rsid w:val="003D24BF"/>
    <w:rsid w:val="003D4118"/>
    <w:rsid w:val="00400D09"/>
    <w:rsid w:val="00425F27"/>
    <w:rsid w:val="00430ED7"/>
    <w:rsid w:val="004534E5"/>
    <w:rsid w:val="00455EF7"/>
    <w:rsid w:val="004649B0"/>
    <w:rsid w:val="004B70E7"/>
    <w:rsid w:val="004D67E6"/>
    <w:rsid w:val="004F4269"/>
    <w:rsid w:val="00502891"/>
    <w:rsid w:val="00503728"/>
    <w:rsid w:val="0051475D"/>
    <w:rsid w:val="005242C6"/>
    <w:rsid w:val="00534874"/>
    <w:rsid w:val="005A6A76"/>
    <w:rsid w:val="005C0078"/>
    <w:rsid w:val="005D5116"/>
    <w:rsid w:val="00600179"/>
    <w:rsid w:val="0061131A"/>
    <w:rsid w:val="00655C47"/>
    <w:rsid w:val="00666D15"/>
    <w:rsid w:val="00684072"/>
    <w:rsid w:val="006866E9"/>
    <w:rsid w:val="00692973"/>
    <w:rsid w:val="006B4835"/>
    <w:rsid w:val="00703A7F"/>
    <w:rsid w:val="00705AFC"/>
    <w:rsid w:val="007170EF"/>
    <w:rsid w:val="007239F9"/>
    <w:rsid w:val="00761383"/>
    <w:rsid w:val="00763DBE"/>
    <w:rsid w:val="00763E23"/>
    <w:rsid w:val="00796EED"/>
    <w:rsid w:val="00797856"/>
    <w:rsid w:val="007A315B"/>
    <w:rsid w:val="007B18DA"/>
    <w:rsid w:val="007D4547"/>
    <w:rsid w:val="00835D57"/>
    <w:rsid w:val="00867980"/>
    <w:rsid w:val="00886060"/>
    <w:rsid w:val="008F3B2A"/>
    <w:rsid w:val="009015A5"/>
    <w:rsid w:val="009413DB"/>
    <w:rsid w:val="00943A24"/>
    <w:rsid w:val="00964EDC"/>
    <w:rsid w:val="00966FEA"/>
    <w:rsid w:val="00982A24"/>
    <w:rsid w:val="00997EE8"/>
    <w:rsid w:val="009D0E1D"/>
    <w:rsid w:val="009D3278"/>
    <w:rsid w:val="00A008C3"/>
    <w:rsid w:val="00A30A99"/>
    <w:rsid w:val="00A60D57"/>
    <w:rsid w:val="00A63563"/>
    <w:rsid w:val="00A64528"/>
    <w:rsid w:val="00A70A3C"/>
    <w:rsid w:val="00A92164"/>
    <w:rsid w:val="00AA2F40"/>
    <w:rsid w:val="00AD1DDD"/>
    <w:rsid w:val="00AF01C0"/>
    <w:rsid w:val="00AF2D2B"/>
    <w:rsid w:val="00B016BA"/>
    <w:rsid w:val="00B02BF3"/>
    <w:rsid w:val="00B457AB"/>
    <w:rsid w:val="00B53D0D"/>
    <w:rsid w:val="00B65A25"/>
    <w:rsid w:val="00BB464D"/>
    <w:rsid w:val="00BD71D0"/>
    <w:rsid w:val="00BF2A7A"/>
    <w:rsid w:val="00BF5D45"/>
    <w:rsid w:val="00C120D2"/>
    <w:rsid w:val="00C45AF1"/>
    <w:rsid w:val="00CB4AD5"/>
    <w:rsid w:val="00CC18CB"/>
    <w:rsid w:val="00D277E1"/>
    <w:rsid w:val="00DB4232"/>
    <w:rsid w:val="00DC2A78"/>
    <w:rsid w:val="00E01F23"/>
    <w:rsid w:val="00E10D31"/>
    <w:rsid w:val="00E45D31"/>
    <w:rsid w:val="00E508FB"/>
    <w:rsid w:val="00E85AFD"/>
    <w:rsid w:val="00EB03C3"/>
    <w:rsid w:val="00EE142C"/>
    <w:rsid w:val="00EF1D4F"/>
    <w:rsid w:val="00F149E6"/>
    <w:rsid w:val="00F15CC9"/>
    <w:rsid w:val="00F3112E"/>
    <w:rsid w:val="00F353E7"/>
    <w:rsid w:val="00FB155A"/>
    <w:rsid w:val="00FF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FB6C00"/>
  <w15:docId w15:val="{7304AB98-5A2E-4808-BF19-F4B60C62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rsid w:val="00F15CC9"/>
    <w:pPr>
      <w:spacing w:after="12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15CC9"/>
    <w:rPr>
      <w:rFonts w:ascii="Times New Roman" w:eastAsia="Times New Roman" w:hAnsi="Times New Roman"/>
      <w:lang w:val="es-ES"/>
    </w:rPr>
  </w:style>
  <w:style w:type="character" w:styleId="nfasis">
    <w:name w:val="Emphasis"/>
    <w:uiPriority w:val="20"/>
    <w:qFormat/>
    <w:rsid w:val="00F15CC9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655C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5C47"/>
    <w:pPr>
      <w:widowControl w:val="0"/>
      <w:autoSpaceDE w:val="0"/>
      <w:autoSpaceDN w:val="0"/>
      <w:spacing w:after="0" w:line="240" w:lineRule="auto"/>
      <w:ind w:left="114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aH0GbVkjC80" TargetMode="External"/><Relationship Id="rId18" Type="http://schemas.openxmlformats.org/officeDocument/2006/relationships/hyperlink" Target="http://www.monografias.com/trabajos7/sisinf/sisinf.s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afR9Bxfqzb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www.monografias.com/trabajos54/la-investigacion/la-investigacion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N3KMTSzv-U" TargetMode="External"/><Relationship Id="rId14" Type="http://schemas.openxmlformats.org/officeDocument/2006/relationships/image" Target="media/image5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C72917-7889-4E56-920A-8AE03D36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229</TotalTime>
  <Pages>1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15982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usuario</cp:lastModifiedBy>
  <cp:revision>4</cp:revision>
  <cp:lastPrinted>2016-06-08T15:42:00Z</cp:lastPrinted>
  <dcterms:created xsi:type="dcterms:W3CDTF">2025-04-21T17:40:00Z</dcterms:created>
  <dcterms:modified xsi:type="dcterms:W3CDTF">2025-06-17T18:30:00Z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